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8481D" w14:textId="645E7F88" w:rsidR="00CE79F1" w:rsidRPr="00AD2AA3" w:rsidRDefault="0081463F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#70</w:t>
      </w:r>
      <w:r w:rsidR="00CE79F1" w:rsidRPr="00AD2AA3">
        <w:rPr>
          <w:rFonts w:ascii="Arial" w:hAnsi="Arial" w:cs="Arial"/>
          <w:b/>
        </w:rPr>
        <w:tab/>
      </w:r>
      <w:r w:rsidR="009A1C9A">
        <w:rPr>
          <w:rFonts w:ascii="Arial" w:hAnsi="Arial" w:cs="Arial"/>
          <w:b/>
        </w:rPr>
        <w:t>S6-</w:t>
      </w:r>
      <w:r w:rsidR="003A6908" w:rsidRPr="003A6908">
        <w:rPr>
          <w:rFonts w:ascii="Arial" w:hAnsi="Arial" w:cs="Arial"/>
          <w:b/>
        </w:rPr>
        <w:t>255047</w:t>
      </w:r>
    </w:p>
    <w:p w14:paraId="7A26AE8D" w14:textId="5CCD8D4C" w:rsidR="009B376A" w:rsidRPr="00AD2AA3" w:rsidRDefault="0081463F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1463F">
        <w:rPr>
          <w:rFonts w:ascii="Arial" w:hAnsi="Arial" w:cs="Arial"/>
          <w:b/>
        </w:rPr>
        <w:t>Dallas, USA, 17th – 21st November 2025</w:t>
      </w:r>
      <w:r w:rsidR="00CE79F1" w:rsidRPr="00AD2AA3">
        <w:rPr>
          <w:rFonts w:ascii="Arial" w:hAnsi="Arial" w:cs="Arial"/>
          <w:b/>
        </w:rPr>
        <w:tab/>
        <w:t xml:space="preserve">(revision of </w:t>
      </w:r>
      <w:r w:rsidR="000F7DF5" w:rsidRPr="00AD2AA3">
        <w:rPr>
          <w:rFonts w:ascii="Arial" w:hAnsi="Arial" w:cs="Arial"/>
          <w:b/>
        </w:rPr>
        <w:t>S6-25</w:t>
      </w:r>
      <w:r w:rsidR="00644845" w:rsidRPr="00AD2AA3">
        <w:rPr>
          <w:rFonts w:ascii="Arial" w:hAnsi="Arial" w:cs="Arial"/>
          <w:b/>
        </w:rPr>
        <w:t>xxxx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4AF4E861" w:rsidR="002D1DEF" w:rsidRPr="00AD2AA3" w:rsidRDefault="002D1DEF" w:rsidP="002D1DEF">
      <w:pPr>
        <w:tabs>
          <w:tab w:val="left" w:pos="1701"/>
        </w:tabs>
        <w:rPr>
          <w:rFonts w:ascii="Arial" w:eastAsia="宋体" w:hAnsi="Arial"/>
        </w:rPr>
      </w:pPr>
      <w:r w:rsidRPr="00AD2AA3">
        <w:rPr>
          <w:rFonts w:ascii="Arial" w:eastAsia="宋体" w:hAnsi="Arial"/>
        </w:rPr>
        <w:t>Source:</w:t>
      </w:r>
      <w:r w:rsidRPr="00AD2AA3">
        <w:rPr>
          <w:rFonts w:ascii="Arial" w:eastAsia="宋体" w:hAnsi="Arial"/>
        </w:rPr>
        <w:tab/>
      </w:r>
      <w:r w:rsidR="0081463F" w:rsidRPr="0081463F">
        <w:rPr>
          <w:rFonts w:ascii="Arial" w:eastAsia="宋体" w:hAnsi="Arial"/>
        </w:rPr>
        <w:t>ZTE Corporation</w:t>
      </w:r>
    </w:p>
    <w:p w14:paraId="39AB3D99" w14:textId="0B7D3793" w:rsidR="00A45CBF" w:rsidRPr="00AD2AA3" w:rsidRDefault="003812EE" w:rsidP="007564A7">
      <w:pPr>
        <w:tabs>
          <w:tab w:val="left" w:pos="1701"/>
        </w:tabs>
        <w:rPr>
          <w:rFonts w:ascii="Arial" w:eastAsia="宋体" w:hAnsi="Arial"/>
        </w:rPr>
      </w:pPr>
      <w:r w:rsidRPr="00AD2AA3">
        <w:rPr>
          <w:rFonts w:ascii="Arial" w:eastAsia="宋体" w:hAnsi="Arial"/>
        </w:rPr>
        <w:t>Title:</w:t>
      </w:r>
      <w:r w:rsidRPr="00AD2AA3">
        <w:rPr>
          <w:rFonts w:ascii="Arial" w:eastAsia="宋体" w:hAnsi="Arial"/>
        </w:rPr>
        <w:tab/>
      </w:r>
      <w:r w:rsidR="0081463F" w:rsidRPr="0081463F">
        <w:rPr>
          <w:rFonts w:ascii="Arial" w:eastAsia="宋体" w:hAnsi="Arial"/>
        </w:rPr>
        <w:t>WA7</w:t>
      </w:r>
      <w:r w:rsidR="0081463F">
        <w:rPr>
          <w:rFonts w:ascii="Arial" w:eastAsia="宋体" w:hAnsi="Arial"/>
        </w:rPr>
        <w:t xml:space="preserve"> Objective </w:t>
      </w:r>
      <w:r w:rsidR="0081463F" w:rsidRPr="0081463F">
        <w:rPr>
          <w:rFonts w:ascii="Arial" w:eastAsia="宋体" w:hAnsi="Arial"/>
        </w:rPr>
        <w:t>for</w:t>
      </w:r>
      <w:r w:rsidR="0081463F">
        <w:rPr>
          <w:rFonts w:ascii="Arial" w:eastAsia="宋体" w:hAnsi="Arial"/>
        </w:rPr>
        <w:t xml:space="preserve"> </w:t>
      </w:r>
      <w:r w:rsidR="0081463F" w:rsidRPr="0081463F">
        <w:rPr>
          <w:rFonts w:ascii="Arial" w:eastAsia="宋体" w:hAnsi="Arial"/>
        </w:rPr>
        <w:t>SID</w:t>
      </w:r>
      <w:r w:rsidR="0081463F">
        <w:rPr>
          <w:rFonts w:ascii="Arial" w:eastAsia="宋体" w:hAnsi="Arial"/>
        </w:rPr>
        <w:t xml:space="preserve"> </w:t>
      </w:r>
      <w:r w:rsidR="0081463F" w:rsidRPr="0081463F">
        <w:rPr>
          <w:rFonts w:ascii="Arial" w:eastAsia="宋体" w:hAnsi="Arial"/>
        </w:rPr>
        <w:t>on</w:t>
      </w:r>
      <w:r w:rsidR="0081463F">
        <w:rPr>
          <w:rFonts w:ascii="Arial" w:eastAsia="宋体" w:hAnsi="Arial"/>
        </w:rPr>
        <w:t xml:space="preserve"> </w:t>
      </w:r>
      <w:r w:rsidR="0081463F" w:rsidRPr="0081463F">
        <w:rPr>
          <w:rFonts w:ascii="Arial" w:eastAsia="宋体" w:hAnsi="Arial"/>
        </w:rPr>
        <w:t>6G</w:t>
      </w:r>
      <w:r w:rsidR="0081463F">
        <w:rPr>
          <w:rFonts w:ascii="Arial" w:eastAsia="宋体" w:hAnsi="Arial"/>
        </w:rPr>
        <w:t xml:space="preserve"> </w:t>
      </w:r>
      <w:r w:rsidR="0081463F" w:rsidRPr="0081463F">
        <w:rPr>
          <w:rFonts w:ascii="Arial" w:eastAsia="宋体" w:hAnsi="Arial"/>
        </w:rPr>
        <w:t>App</w:t>
      </w:r>
      <w:r w:rsidR="0081463F">
        <w:rPr>
          <w:rFonts w:ascii="Arial" w:eastAsia="宋体" w:hAnsi="Arial"/>
        </w:rPr>
        <w:t xml:space="preserve"> </w:t>
      </w:r>
      <w:r w:rsidR="0081463F" w:rsidRPr="0081463F">
        <w:rPr>
          <w:rFonts w:ascii="Arial" w:eastAsia="宋体" w:hAnsi="Arial"/>
        </w:rPr>
        <w:t>Enablement</w:t>
      </w:r>
    </w:p>
    <w:p w14:paraId="7966E8A0" w14:textId="3EF1A87C" w:rsidR="00F613B4" w:rsidRPr="00AD2AA3" w:rsidRDefault="007024F8" w:rsidP="007564A7">
      <w:pPr>
        <w:tabs>
          <w:tab w:val="left" w:pos="1701"/>
        </w:tabs>
        <w:rPr>
          <w:rFonts w:ascii="Arial" w:eastAsia="宋体" w:hAnsi="Arial"/>
        </w:rPr>
      </w:pPr>
      <w:r w:rsidRPr="00AD2AA3">
        <w:rPr>
          <w:rFonts w:ascii="Arial" w:eastAsia="宋体" w:hAnsi="Arial"/>
        </w:rPr>
        <w:t>Agenda</w:t>
      </w:r>
      <w:r w:rsidR="00F613B4" w:rsidRPr="00AD2AA3">
        <w:rPr>
          <w:rFonts w:ascii="Arial" w:eastAsia="宋体" w:hAnsi="Arial"/>
        </w:rPr>
        <w:t xml:space="preserve"> Item:</w:t>
      </w:r>
      <w:r w:rsidR="003812EE" w:rsidRPr="00AD2AA3">
        <w:rPr>
          <w:rFonts w:ascii="Arial" w:eastAsia="宋体" w:hAnsi="Arial"/>
        </w:rPr>
        <w:tab/>
      </w:r>
      <w:r w:rsidR="00C112AC" w:rsidRPr="00AD2AA3">
        <w:rPr>
          <w:rFonts w:ascii="Arial" w:eastAsia="宋体" w:hAnsi="Arial"/>
        </w:rPr>
        <w:t>11</w:t>
      </w:r>
      <w:r w:rsidR="002D1DEF" w:rsidRPr="00AD2AA3">
        <w:rPr>
          <w:rFonts w:ascii="Arial" w:eastAsia="宋体" w:hAnsi="Arial"/>
        </w:rPr>
        <w:t>.</w:t>
      </w:r>
      <w:r w:rsidR="003A6908">
        <w:rPr>
          <w:rFonts w:ascii="Arial" w:eastAsia="宋体" w:hAnsi="Arial"/>
        </w:rPr>
        <w:t>2</w:t>
      </w:r>
    </w:p>
    <w:p w14:paraId="7BF73E5A" w14:textId="6918AA74" w:rsidR="00A45CBF" w:rsidRPr="00AD2AA3" w:rsidRDefault="00A45CBF" w:rsidP="007564A7">
      <w:pPr>
        <w:tabs>
          <w:tab w:val="left" w:pos="1701"/>
        </w:tabs>
        <w:rPr>
          <w:rFonts w:ascii="Arial" w:eastAsia="宋体" w:hAnsi="Arial"/>
        </w:rPr>
      </w:pPr>
      <w:r w:rsidRPr="00AD2AA3">
        <w:rPr>
          <w:rFonts w:ascii="Arial" w:eastAsia="宋体" w:hAnsi="Arial"/>
        </w:rPr>
        <w:t>Contact:</w:t>
      </w:r>
      <w:r w:rsidRPr="00AD2AA3">
        <w:rPr>
          <w:rFonts w:ascii="Arial" w:eastAsia="宋体" w:hAnsi="Arial"/>
        </w:rPr>
        <w:tab/>
      </w:r>
      <w:r w:rsidR="0081463F">
        <w:rPr>
          <w:rFonts w:ascii="Arial" w:eastAsia="宋体" w:hAnsi="Arial"/>
        </w:rPr>
        <w:t>Shao Weixiang</w:t>
      </w:r>
      <w:r w:rsidR="00832F62" w:rsidRPr="00AD2AA3">
        <w:rPr>
          <w:rFonts w:ascii="Arial" w:eastAsia="宋体" w:hAnsi="Arial"/>
        </w:rPr>
        <w:t xml:space="preserve">, </w:t>
      </w:r>
      <w:r w:rsidR="0081463F">
        <w:rPr>
          <w:rFonts w:ascii="Arial" w:eastAsia="宋体" w:hAnsi="Arial"/>
        </w:rPr>
        <w:t>shao.weixiang@zte</w:t>
      </w:r>
      <w:r w:rsidR="00832F62" w:rsidRPr="00AD2AA3">
        <w:rPr>
          <w:rFonts w:ascii="Arial" w:eastAsia="宋体" w:hAnsi="Arial"/>
        </w:rPr>
        <w:t>.com</w:t>
      </w:r>
      <w:r w:rsidR="0081463F">
        <w:rPr>
          <w:rFonts w:ascii="Arial" w:eastAsia="宋体" w:hAnsi="Arial"/>
        </w:rPr>
        <w:t>.cn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0214070E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32097A">
        <w:rPr>
          <w:rFonts w:ascii="Arial" w:eastAsia="Calibri" w:hAnsi="Arial" w:cs="Arial"/>
          <w:i/>
          <w:sz w:val="22"/>
          <w:szCs w:val="22"/>
          <w:lang w:val="nl-NL"/>
        </w:rPr>
        <w:t xml:space="preserve">Proposal based on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>NWM</w:t>
      </w:r>
      <w:r w:rsidR="0081463F">
        <w:rPr>
          <w:rFonts w:ascii="Arial" w:eastAsia="Calibri" w:hAnsi="Arial" w:cs="Arial"/>
          <w:i/>
          <w:sz w:val="22"/>
          <w:szCs w:val="22"/>
          <w:lang w:val="nl-NL"/>
        </w:rPr>
        <w:t>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15676DEF" w14:textId="79E19F82" w:rsidR="00392792" w:rsidRPr="00AD2AA3" w:rsidRDefault="0081463F" w:rsidP="00392792">
      <w:pPr>
        <w:pStyle w:val="1"/>
        <w:rPr>
          <w:rFonts w:eastAsia="等线" w:cs="Arial"/>
        </w:rPr>
      </w:pPr>
      <w:r>
        <w:rPr>
          <w:rFonts w:eastAsia="等线" w:cs="Arial"/>
        </w:rPr>
        <w:t>1</w:t>
      </w:r>
      <w:r w:rsidR="00392792" w:rsidRPr="00AD2AA3">
        <w:rPr>
          <w:rFonts w:eastAsia="等线" w:cs="Arial"/>
        </w:rPr>
        <w:t>.</w:t>
      </w:r>
      <w:r w:rsidR="00392792" w:rsidRPr="00AD2AA3">
        <w:rPr>
          <w:rFonts w:eastAsia="等线" w:cs="Arial"/>
        </w:rPr>
        <w:tab/>
        <w:t>Proposal</w:t>
      </w:r>
    </w:p>
    <w:p w14:paraId="592206FB" w14:textId="77777777" w:rsidR="0081463F" w:rsidRPr="00312745" w:rsidRDefault="0081463F" w:rsidP="0081463F">
      <w:pPr>
        <w:pStyle w:val="2"/>
        <w:rPr>
          <w:rFonts w:eastAsia="等线" w:cs="Arial"/>
          <w:lang w:eastAsia="zh-CN"/>
        </w:rPr>
      </w:pPr>
      <w:r>
        <w:rPr>
          <w:rFonts w:eastAsia="等线" w:cs="Arial"/>
          <w:lang w:eastAsia="zh-CN"/>
        </w:rPr>
        <w:t>WA7</w:t>
      </w:r>
      <w:r w:rsidRPr="00312745">
        <w:rPr>
          <w:rFonts w:eastAsia="等线" w:cs="Arial"/>
          <w:lang w:eastAsia="zh-CN"/>
        </w:rPr>
        <w:tab/>
      </w:r>
      <w:r>
        <w:rPr>
          <w:rFonts w:eastAsia="等线" w:cs="Arial"/>
          <w:lang w:eastAsia="zh-CN"/>
        </w:rPr>
        <w:t>Digital Twin Aspects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69"/>
        <w:gridCol w:w="7259"/>
      </w:tblGrid>
      <w:tr w:rsidR="0081463F" w:rsidRPr="00312745" w14:paraId="75E7CD45" w14:textId="77777777" w:rsidTr="00534B39">
        <w:tc>
          <w:tcPr>
            <w:tcW w:w="2369" w:type="dxa"/>
          </w:tcPr>
          <w:p w14:paraId="0972B403" w14:textId="77777777" w:rsidR="0081463F" w:rsidRPr="00312745" w:rsidRDefault="0081463F" w:rsidP="00534B39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59" w:type="dxa"/>
          </w:tcPr>
          <w:p w14:paraId="10708EFD" w14:textId="77777777" w:rsidR="0081463F" w:rsidRPr="00312745" w:rsidRDefault="0081463F" w:rsidP="00534B39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等线" w:hAnsi="Arial" w:cs="Arial"/>
                <w:sz w:val="22"/>
                <w:szCs w:val="22"/>
                <w:lang w:val="en-GB"/>
              </w:rPr>
              <w:t>Application enablement common aspects of digital twins service and use of digital twins to support various applications.</w:t>
            </w:r>
          </w:p>
          <w:p w14:paraId="492A46B8" w14:textId="77777777" w:rsidR="0081463F" w:rsidRPr="00312745" w:rsidRDefault="0081463F" w:rsidP="00534B39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  <w:tr w:rsidR="0081463F" w:rsidRPr="00312745" w14:paraId="3F5774F7" w14:textId="77777777" w:rsidTr="00534B39">
        <w:tc>
          <w:tcPr>
            <w:tcW w:w="2369" w:type="dxa"/>
          </w:tcPr>
          <w:p w14:paraId="58BAB465" w14:textId="77777777" w:rsidR="0081463F" w:rsidRPr="00312745" w:rsidRDefault="0081463F" w:rsidP="00534B39">
            <w:pPr>
              <w:rPr>
                <w:rFonts w:ascii="Arial" w:eastAsia="等线" w:hAnsi="Arial" w:cs="Arial"/>
                <w:sz w:val="22"/>
                <w:szCs w:val="22"/>
              </w:rPr>
            </w:pPr>
            <w:r>
              <w:rPr>
                <w:rFonts w:ascii="Arial" w:eastAsia="等线" w:hAnsi="Arial" w:cs="Arial"/>
                <w:sz w:val="22"/>
                <w:szCs w:val="22"/>
              </w:rPr>
              <w:t>Objectives</w:t>
            </w:r>
          </w:p>
        </w:tc>
        <w:tc>
          <w:tcPr>
            <w:tcW w:w="7259" w:type="dxa"/>
          </w:tcPr>
          <w:p w14:paraId="0DA768ED" w14:textId="4DC1DDAB" w:rsidR="0081463F" w:rsidRPr="0081463F" w:rsidRDefault="0081463F" w:rsidP="0081463F">
            <w:pPr>
              <w:pStyle w:val="ac"/>
              <w:numPr>
                <w:ilvl w:val="0"/>
                <w:numId w:val="9"/>
              </w:numPr>
              <w:rPr>
                <w:rFonts w:ascii="Arial" w:eastAsia="Malgun Gothic" w:hAnsi="Arial" w:cs="Arial"/>
                <w:sz w:val="20"/>
                <w:lang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Study how to leverage digital-twin frameworks, including Network Digital Twin (SA5) and Application Digital Twin (SA6), to enhance application enabler capabilities and VAL services &amp; systems (e.g., VAL client, VAL server) functionality.</w:t>
            </w:r>
          </w:p>
          <w:p w14:paraId="35E7943A" w14:textId="175C8E39" w:rsidR="0081463F" w:rsidRPr="0081463F" w:rsidRDefault="0081463F" w:rsidP="0081463F">
            <w:pPr>
              <w:pStyle w:val="ac"/>
              <w:numPr>
                <w:ilvl w:val="0"/>
                <w:numId w:val="23"/>
              </w:numPr>
              <w:rPr>
                <w:rFonts w:ascii="Arial" w:eastAsia="Malgun Gothic" w:hAnsi="Arial" w:cs="Arial"/>
                <w:sz w:val="20"/>
                <w:lang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 xml:space="preserve">6G App enablement/VAL services (e.g. </w:t>
            </w:r>
            <w:r w:rsidR="003A6908">
              <w:rPr>
                <w:rFonts w:ascii="Arial" w:eastAsia="Malgun Gothic" w:hAnsi="Arial" w:cs="Arial"/>
                <w:sz w:val="20"/>
                <w:lang w:val="en-GB" w:eastAsia="zh-CN"/>
              </w:rPr>
              <w:t xml:space="preserve">ISAC, </w:t>
            </w:r>
            <w:bookmarkStart w:id="0" w:name="_GoBack"/>
            <w:bookmarkEnd w:id="0"/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AIML, XR, V2X, UAV)</w:t>
            </w:r>
          </w:p>
          <w:p w14:paraId="2161C8F5" w14:textId="40DFC148" w:rsidR="0081463F" w:rsidRPr="0081463F" w:rsidRDefault="0081463F" w:rsidP="0081463F">
            <w:pPr>
              <w:pStyle w:val="ac"/>
              <w:numPr>
                <w:ilvl w:val="0"/>
                <w:numId w:val="9"/>
              </w:numPr>
              <w:rPr>
                <w:rFonts w:ascii="Arial" w:eastAsia="Malgun Gothic" w:hAnsi="Arial" w:cs="Arial"/>
                <w:sz w:val="20"/>
                <w:lang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Study how to provide DTaaS at the application enablement layer supporting the end-to-end lifecycle (creation, operation, utilization) of application digital twins, ensuring interoperability and integration with application enablers.</w:t>
            </w:r>
            <w:r>
              <w:rPr>
                <w:rFonts w:ascii="Arial" w:eastAsia="Malgun Gothic" w:hAnsi="Arial" w:cs="Arial"/>
                <w:sz w:val="20"/>
                <w:lang w:val="en-GB" w:eastAsia="zh-CN"/>
              </w:rPr>
              <w:t xml:space="preserve"> </w:t>
            </w: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 xml:space="preserve">DTaaS </w:t>
            </w:r>
            <w:r>
              <w:rPr>
                <w:rFonts w:ascii="Arial" w:eastAsia="Malgun Gothic" w:hAnsi="Arial" w:cs="Arial"/>
                <w:sz w:val="20"/>
                <w:lang w:val="en-GB" w:eastAsia="zh-CN"/>
              </w:rPr>
              <w:t>include:</w:t>
            </w:r>
          </w:p>
          <w:p w14:paraId="250C61D3" w14:textId="2A4F68E1" w:rsidR="006A7A2C" w:rsidRPr="0081463F" w:rsidRDefault="0086669D" w:rsidP="0081463F">
            <w:pPr>
              <w:pStyle w:val="ac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lang w:val="en-GB"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Generate application digital twin models through collaboration with 3rd party AI capabilities</w:t>
            </w:r>
            <w:r w:rsidR="0081463F">
              <w:rPr>
                <w:rFonts w:ascii="Arial" w:eastAsia="Malgun Gothic" w:hAnsi="Arial" w:cs="Arial"/>
                <w:sz w:val="20"/>
                <w:lang w:val="en-GB" w:eastAsia="zh-CN"/>
              </w:rPr>
              <w:t>.</w:t>
            </w:r>
          </w:p>
          <w:p w14:paraId="7A39AB52" w14:textId="3E330741" w:rsidR="006A7A2C" w:rsidRPr="0081463F" w:rsidRDefault="0086669D" w:rsidP="0081463F">
            <w:pPr>
              <w:pStyle w:val="ac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lang w:val="en-GB"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Application digital twin simulation with 6G capabilities</w:t>
            </w:r>
            <w:r w:rsidR="0081463F">
              <w:rPr>
                <w:rFonts w:ascii="Arial" w:eastAsia="Malgun Gothic" w:hAnsi="Arial" w:cs="Arial"/>
                <w:sz w:val="20"/>
                <w:lang w:val="en-GB" w:eastAsia="zh-CN"/>
              </w:rPr>
              <w:t>.</w:t>
            </w:r>
          </w:p>
          <w:p w14:paraId="4C0726EC" w14:textId="46AA20F4" w:rsidR="006A7A2C" w:rsidRPr="0081463F" w:rsidRDefault="0086669D" w:rsidP="0081463F">
            <w:pPr>
              <w:pStyle w:val="ac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lang w:val="en-GB"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Optimize application digital twin strategies and related parameters</w:t>
            </w:r>
            <w:r w:rsidR="0081463F">
              <w:rPr>
                <w:rFonts w:ascii="Arial" w:eastAsia="Malgun Gothic" w:hAnsi="Arial" w:cs="Arial"/>
                <w:sz w:val="20"/>
                <w:lang w:val="en-GB" w:eastAsia="zh-CN"/>
              </w:rPr>
              <w:t>.</w:t>
            </w:r>
          </w:p>
          <w:p w14:paraId="496D13E2" w14:textId="7E21F45D" w:rsidR="006A7A2C" w:rsidRPr="0081463F" w:rsidRDefault="0086669D" w:rsidP="0081463F">
            <w:pPr>
              <w:pStyle w:val="ac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lang w:val="en-GB"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AI based strategy optimization through 6G AIML</w:t>
            </w:r>
            <w:r w:rsidR="0081463F">
              <w:rPr>
                <w:rFonts w:ascii="Arial" w:eastAsia="Malgun Gothic" w:hAnsi="Arial" w:cs="Arial"/>
                <w:sz w:val="20"/>
                <w:lang w:val="en-GB" w:eastAsia="zh-CN"/>
              </w:rPr>
              <w:t xml:space="preserve"> </w:t>
            </w: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(built-in general AI) or 3rd party AI capabilities</w:t>
            </w:r>
            <w:r w:rsidR="0081463F">
              <w:rPr>
                <w:rFonts w:ascii="Arial" w:eastAsia="Malgun Gothic" w:hAnsi="Arial" w:cs="Arial"/>
                <w:sz w:val="20"/>
                <w:lang w:val="en-GB" w:eastAsia="zh-CN"/>
              </w:rPr>
              <w:t>.</w:t>
            </w:r>
          </w:p>
          <w:p w14:paraId="4D984C88" w14:textId="77777777" w:rsidR="006A7A2C" w:rsidRPr="0081463F" w:rsidRDefault="0086669D" w:rsidP="0081463F">
            <w:pPr>
              <w:pStyle w:val="ac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lang w:val="en-GB"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Integrate vertical own algorithms or modules</w:t>
            </w:r>
          </w:p>
          <w:p w14:paraId="37A2215E" w14:textId="77777777" w:rsidR="006A7A2C" w:rsidRPr="0081463F" w:rsidRDefault="0086669D" w:rsidP="0081463F">
            <w:pPr>
              <w:pStyle w:val="ac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lang w:val="en-GB"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 xml:space="preserve">Generate customized virtual scenarios and datasets on-demand for application digital twin service level </w:t>
            </w:r>
          </w:p>
          <w:p w14:paraId="694B57BB" w14:textId="77777777" w:rsidR="006A7A2C" w:rsidRPr="0081463F" w:rsidRDefault="0086669D" w:rsidP="0081463F">
            <w:pPr>
              <w:pStyle w:val="ac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lang w:val="en-GB"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Application digital twin service level diagnosis and prediction</w:t>
            </w:r>
          </w:p>
          <w:p w14:paraId="231A4493" w14:textId="09F4447C" w:rsidR="0081463F" w:rsidRPr="0081463F" w:rsidRDefault="0086669D" w:rsidP="0081463F">
            <w:pPr>
              <w:pStyle w:val="ac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lang w:val="en-GB" w:eastAsia="zh-CN"/>
              </w:rPr>
            </w:pPr>
            <w:r w:rsidRPr="0081463F">
              <w:rPr>
                <w:rFonts w:ascii="Arial" w:eastAsia="Malgun Gothic" w:hAnsi="Arial" w:cs="Arial"/>
                <w:sz w:val="20"/>
                <w:lang w:val="en-GB" w:eastAsia="zh-CN"/>
              </w:rPr>
              <w:t>Application digital twin service level provisioning</w:t>
            </w:r>
          </w:p>
          <w:p w14:paraId="6A710497" w14:textId="77777777" w:rsidR="0081463F" w:rsidRPr="00BE5C55" w:rsidRDefault="0081463F" w:rsidP="00534B39">
            <w:pPr>
              <w:pStyle w:val="ac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  <w:p w14:paraId="0CCA136A" w14:textId="77777777" w:rsidR="0081463F" w:rsidRPr="004526A3" w:rsidRDefault="0081463F" w:rsidP="00534B39">
            <w:pPr>
              <w:rPr>
                <w:rFonts w:ascii="Arial" w:eastAsia="Malgun Gothic" w:hAnsi="Arial" w:cs="Arial"/>
              </w:rPr>
            </w:pPr>
          </w:p>
        </w:tc>
      </w:tr>
    </w:tbl>
    <w:p w14:paraId="192F0F0F" w14:textId="77777777" w:rsidR="0081463F" w:rsidRPr="00312745" w:rsidRDefault="0081463F" w:rsidP="0081463F">
      <w:pPr>
        <w:rPr>
          <w:rFonts w:eastAsia="MS Gothic"/>
          <w:lang w:eastAsia="ja-JP"/>
        </w:rPr>
      </w:pPr>
    </w:p>
    <w:p w14:paraId="3214CFBE" w14:textId="673503F9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8124B" w14:textId="77777777" w:rsidR="0045050E" w:rsidRDefault="0045050E" w:rsidP="002D1DEF">
      <w:pPr>
        <w:spacing w:after="0"/>
      </w:pPr>
      <w:r>
        <w:separator/>
      </w:r>
    </w:p>
  </w:endnote>
  <w:endnote w:type="continuationSeparator" w:id="0">
    <w:p w14:paraId="1B7380BF" w14:textId="77777777" w:rsidR="0045050E" w:rsidRDefault="0045050E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96CFB" w14:textId="77777777" w:rsidR="0045050E" w:rsidRDefault="0045050E" w:rsidP="002D1DEF">
      <w:pPr>
        <w:spacing w:after="0"/>
      </w:pPr>
      <w:r>
        <w:separator/>
      </w:r>
    </w:p>
  </w:footnote>
  <w:footnote w:type="continuationSeparator" w:id="0">
    <w:p w14:paraId="07566175" w14:textId="77777777" w:rsidR="0045050E" w:rsidRDefault="0045050E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3.2pt;height:74.9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EE128E"/>
    <w:multiLevelType w:val="hybridMultilevel"/>
    <w:tmpl w:val="2654E646"/>
    <w:lvl w:ilvl="0" w:tplc="92D443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44C9A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5AC2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67CB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AEED6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EE887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8C4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C28A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9040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D5CFF"/>
    <w:multiLevelType w:val="hybridMultilevel"/>
    <w:tmpl w:val="DB980C06"/>
    <w:lvl w:ilvl="0" w:tplc="A8BE192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FA9BC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40407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3A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ECFF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087DC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8057A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5E3C4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2C6E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C2B99"/>
    <w:multiLevelType w:val="hybridMultilevel"/>
    <w:tmpl w:val="A516D074"/>
    <w:lvl w:ilvl="0" w:tplc="AAF8677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7AC20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A4175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EECF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F6EFF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C0C3D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BE854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46282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F6CB7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40270"/>
    <w:multiLevelType w:val="hybridMultilevel"/>
    <w:tmpl w:val="7CC04AB8"/>
    <w:lvl w:ilvl="0" w:tplc="D494C5A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56383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8B28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0354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ECD8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0315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14003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8B15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A5B8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0B7B97"/>
    <w:multiLevelType w:val="hybridMultilevel"/>
    <w:tmpl w:val="6AF6E3E4"/>
    <w:lvl w:ilvl="0" w:tplc="2478608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24850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D2D74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0005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0750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42C48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0EFAD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EC06D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A822C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46B42"/>
    <w:multiLevelType w:val="hybridMultilevel"/>
    <w:tmpl w:val="8AEC2634"/>
    <w:lvl w:ilvl="0" w:tplc="87BEE7D8">
      <w:start w:val="1"/>
      <w:numFmt w:val="lowerLetter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C704C1"/>
    <w:multiLevelType w:val="hybridMultilevel"/>
    <w:tmpl w:val="8AEC2634"/>
    <w:lvl w:ilvl="0" w:tplc="87BEE7D8">
      <w:start w:val="1"/>
      <w:numFmt w:val="lowerLetter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267C88"/>
    <w:multiLevelType w:val="hybridMultilevel"/>
    <w:tmpl w:val="8AEC2634"/>
    <w:lvl w:ilvl="0" w:tplc="87BEE7D8">
      <w:start w:val="1"/>
      <w:numFmt w:val="lowerLetter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C12574"/>
    <w:multiLevelType w:val="hybridMultilevel"/>
    <w:tmpl w:val="8AEC2634"/>
    <w:lvl w:ilvl="0" w:tplc="87BEE7D8">
      <w:start w:val="1"/>
      <w:numFmt w:val="lowerLetter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7529EE"/>
    <w:multiLevelType w:val="hybridMultilevel"/>
    <w:tmpl w:val="8AEC2634"/>
    <w:lvl w:ilvl="0" w:tplc="87BEE7D8">
      <w:start w:val="1"/>
      <w:numFmt w:val="lowerLetter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040713"/>
    <w:multiLevelType w:val="hybridMultilevel"/>
    <w:tmpl w:val="2E9A1662"/>
    <w:lvl w:ilvl="0" w:tplc="F576569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E42F1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B6C66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ADDA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C0ECF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0C02D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EEE0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9A604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2AAC9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31007"/>
    <w:multiLevelType w:val="hybridMultilevel"/>
    <w:tmpl w:val="2CBCA37E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736B144B"/>
    <w:multiLevelType w:val="hybridMultilevel"/>
    <w:tmpl w:val="8AEC2634"/>
    <w:lvl w:ilvl="0" w:tplc="87BEE7D8">
      <w:start w:val="1"/>
      <w:numFmt w:val="lowerLetter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20659B"/>
    <w:multiLevelType w:val="hybridMultilevel"/>
    <w:tmpl w:val="645A59E4"/>
    <w:lvl w:ilvl="0" w:tplc="1624B6E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68B78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C691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DE8F5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22B35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C2755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EDFB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C6E40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68C82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24"/>
  </w:num>
  <w:num w:numId="6">
    <w:abstractNumId w:val="28"/>
  </w:num>
  <w:num w:numId="7">
    <w:abstractNumId w:val="27"/>
  </w:num>
  <w:num w:numId="8">
    <w:abstractNumId w:val="19"/>
  </w:num>
  <w:num w:numId="9">
    <w:abstractNumId w:val="20"/>
  </w:num>
  <w:num w:numId="10">
    <w:abstractNumId w:val="3"/>
  </w:num>
  <w:num w:numId="11">
    <w:abstractNumId w:val="30"/>
  </w:num>
  <w:num w:numId="12">
    <w:abstractNumId w:val="11"/>
  </w:num>
  <w:num w:numId="13">
    <w:abstractNumId w:val="31"/>
  </w:num>
  <w:num w:numId="14">
    <w:abstractNumId w:val="14"/>
  </w:num>
  <w:num w:numId="15">
    <w:abstractNumId w:val="17"/>
  </w:num>
  <w:num w:numId="16">
    <w:abstractNumId w:val="12"/>
  </w:num>
  <w:num w:numId="17">
    <w:abstractNumId w:val="6"/>
  </w:num>
  <w:num w:numId="18">
    <w:abstractNumId w:val="34"/>
  </w:num>
  <w:num w:numId="19">
    <w:abstractNumId w:val="22"/>
  </w:num>
  <w:num w:numId="20">
    <w:abstractNumId w:val="23"/>
  </w:num>
  <w:num w:numId="21">
    <w:abstractNumId w:val="10"/>
  </w:num>
  <w:num w:numId="22">
    <w:abstractNumId w:val="15"/>
  </w:num>
  <w:num w:numId="23">
    <w:abstractNumId w:val="32"/>
  </w:num>
  <w:num w:numId="24">
    <w:abstractNumId w:val="26"/>
  </w:num>
  <w:num w:numId="25">
    <w:abstractNumId w:val="13"/>
  </w:num>
  <w:num w:numId="26">
    <w:abstractNumId w:val="9"/>
  </w:num>
  <w:num w:numId="27">
    <w:abstractNumId w:val="21"/>
  </w:num>
  <w:num w:numId="28">
    <w:abstractNumId w:val="35"/>
  </w:num>
  <w:num w:numId="29">
    <w:abstractNumId w:val="25"/>
  </w:num>
  <w:num w:numId="30">
    <w:abstractNumId w:val="29"/>
  </w:num>
  <w:num w:numId="31">
    <w:abstractNumId w:val="8"/>
  </w:num>
  <w:num w:numId="32">
    <w:abstractNumId w:val="33"/>
  </w:num>
  <w:num w:numId="33">
    <w:abstractNumId w:val="4"/>
  </w:num>
  <w:num w:numId="34">
    <w:abstractNumId w:val="16"/>
  </w:num>
  <w:num w:numId="35">
    <w:abstractNumId w:val="5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3460"/>
    <w:rsid w:val="00003927"/>
    <w:rsid w:val="00003BDE"/>
    <w:rsid w:val="000040D1"/>
    <w:rsid w:val="000064D4"/>
    <w:rsid w:val="000067FD"/>
    <w:rsid w:val="00007324"/>
    <w:rsid w:val="000110B1"/>
    <w:rsid w:val="00012CAF"/>
    <w:rsid w:val="00014C4B"/>
    <w:rsid w:val="00015E55"/>
    <w:rsid w:val="00015FE9"/>
    <w:rsid w:val="00016B19"/>
    <w:rsid w:val="00017254"/>
    <w:rsid w:val="000178B9"/>
    <w:rsid w:val="00021B20"/>
    <w:rsid w:val="0002320F"/>
    <w:rsid w:val="00024BFE"/>
    <w:rsid w:val="0002503B"/>
    <w:rsid w:val="00026285"/>
    <w:rsid w:val="00026705"/>
    <w:rsid w:val="00026C30"/>
    <w:rsid w:val="00027666"/>
    <w:rsid w:val="00031E28"/>
    <w:rsid w:val="00032FC1"/>
    <w:rsid w:val="00033242"/>
    <w:rsid w:val="000367A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B3B"/>
    <w:rsid w:val="0005162F"/>
    <w:rsid w:val="00052162"/>
    <w:rsid w:val="000549EB"/>
    <w:rsid w:val="00055243"/>
    <w:rsid w:val="0005547C"/>
    <w:rsid w:val="000558B0"/>
    <w:rsid w:val="00057570"/>
    <w:rsid w:val="0006096B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6410"/>
    <w:rsid w:val="0007656B"/>
    <w:rsid w:val="00076C0B"/>
    <w:rsid w:val="000770D2"/>
    <w:rsid w:val="000803CD"/>
    <w:rsid w:val="000808C9"/>
    <w:rsid w:val="00081FDE"/>
    <w:rsid w:val="00082AB6"/>
    <w:rsid w:val="0008579E"/>
    <w:rsid w:val="0008734C"/>
    <w:rsid w:val="00090207"/>
    <w:rsid w:val="000917C1"/>
    <w:rsid w:val="00094147"/>
    <w:rsid w:val="0009579E"/>
    <w:rsid w:val="00095CE9"/>
    <w:rsid w:val="00097B86"/>
    <w:rsid w:val="000A0114"/>
    <w:rsid w:val="000A585C"/>
    <w:rsid w:val="000A65BE"/>
    <w:rsid w:val="000B1A72"/>
    <w:rsid w:val="000B1F26"/>
    <w:rsid w:val="000B2983"/>
    <w:rsid w:val="000B52F5"/>
    <w:rsid w:val="000B5AFD"/>
    <w:rsid w:val="000B5CC1"/>
    <w:rsid w:val="000B7FE7"/>
    <w:rsid w:val="000C014F"/>
    <w:rsid w:val="000C019D"/>
    <w:rsid w:val="000C1D46"/>
    <w:rsid w:val="000C2B4A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71CB"/>
    <w:rsid w:val="000D79FE"/>
    <w:rsid w:val="000E0A05"/>
    <w:rsid w:val="000E1A9C"/>
    <w:rsid w:val="000E260D"/>
    <w:rsid w:val="000E3633"/>
    <w:rsid w:val="000E3DE0"/>
    <w:rsid w:val="000E65F3"/>
    <w:rsid w:val="000E6E8B"/>
    <w:rsid w:val="000F1C90"/>
    <w:rsid w:val="000F296C"/>
    <w:rsid w:val="000F471E"/>
    <w:rsid w:val="000F5037"/>
    <w:rsid w:val="000F5B38"/>
    <w:rsid w:val="000F6D7B"/>
    <w:rsid w:val="000F6DED"/>
    <w:rsid w:val="000F7DF5"/>
    <w:rsid w:val="0010172A"/>
    <w:rsid w:val="00104151"/>
    <w:rsid w:val="001043B2"/>
    <w:rsid w:val="00105F7F"/>
    <w:rsid w:val="00111442"/>
    <w:rsid w:val="00112487"/>
    <w:rsid w:val="001124BF"/>
    <w:rsid w:val="00112547"/>
    <w:rsid w:val="00112828"/>
    <w:rsid w:val="001166E5"/>
    <w:rsid w:val="00116B42"/>
    <w:rsid w:val="001230E5"/>
    <w:rsid w:val="001252C5"/>
    <w:rsid w:val="00125869"/>
    <w:rsid w:val="001260E5"/>
    <w:rsid w:val="00130982"/>
    <w:rsid w:val="001315E2"/>
    <w:rsid w:val="0013385A"/>
    <w:rsid w:val="00134451"/>
    <w:rsid w:val="0013473E"/>
    <w:rsid w:val="00134CA3"/>
    <w:rsid w:val="00136428"/>
    <w:rsid w:val="00140955"/>
    <w:rsid w:val="00142FCD"/>
    <w:rsid w:val="00145500"/>
    <w:rsid w:val="00146E0D"/>
    <w:rsid w:val="001478A7"/>
    <w:rsid w:val="00151203"/>
    <w:rsid w:val="001531B7"/>
    <w:rsid w:val="00153900"/>
    <w:rsid w:val="00153F82"/>
    <w:rsid w:val="001543BE"/>
    <w:rsid w:val="00154695"/>
    <w:rsid w:val="00155066"/>
    <w:rsid w:val="00155EFA"/>
    <w:rsid w:val="00156032"/>
    <w:rsid w:val="001635FD"/>
    <w:rsid w:val="00165AC1"/>
    <w:rsid w:val="00165F4A"/>
    <w:rsid w:val="001667E5"/>
    <w:rsid w:val="001703BC"/>
    <w:rsid w:val="0017100C"/>
    <w:rsid w:val="00172919"/>
    <w:rsid w:val="00172C06"/>
    <w:rsid w:val="00174049"/>
    <w:rsid w:val="00175F80"/>
    <w:rsid w:val="00176A19"/>
    <w:rsid w:val="0018038D"/>
    <w:rsid w:val="00180D4E"/>
    <w:rsid w:val="00183621"/>
    <w:rsid w:val="00185CBC"/>
    <w:rsid w:val="00186B26"/>
    <w:rsid w:val="00191741"/>
    <w:rsid w:val="00194C66"/>
    <w:rsid w:val="001953D1"/>
    <w:rsid w:val="001A4064"/>
    <w:rsid w:val="001A5EEE"/>
    <w:rsid w:val="001A7A2D"/>
    <w:rsid w:val="001B0982"/>
    <w:rsid w:val="001B1660"/>
    <w:rsid w:val="001B1F65"/>
    <w:rsid w:val="001B2D07"/>
    <w:rsid w:val="001B3141"/>
    <w:rsid w:val="001B34C7"/>
    <w:rsid w:val="001B380A"/>
    <w:rsid w:val="001B41A8"/>
    <w:rsid w:val="001B461C"/>
    <w:rsid w:val="001B52FA"/>
    <w:rsid w:val="001B56AA"/>
    <w:rsid w:val="001B6636"/>
    <w:rsid w:val="001C04FF"/>
    <w:rsid w:val="001C39BB"/>
    <w:rsid w:val="001C5012"/>
    <w:rsid w:val="001C53C1"/>
    <w:rsid w:val="001C6726"/>
    <w:rsid w:val="001D1688"/>
    <w:rsid w:val="001D4870"/>
    <w:rsid w:val="001D51FF"/>
    <w:rsid w:val="001D634E"/>
    <w:rsid w:val="001D6833"/>
    <w:rsid w:val="001E380B"/>
    <w:rsid w:val="001E3D2C"/>
    <w:rsid w:val="001F1BF3"/>
    <w:rsid w:val="001F279A"/>
    <w:rsid w:val="001F3226"/>
    <w:rsid w:val="001F46B4"/>
    <w:rsid w:val="001F63BB"/>
    <w:rsid w:val="001F665F"/>
    <w:rsid w:val="001F6F4C"/>
    <w:rsid w:val="001F7F37"/>
    <w:rsid w:val="002007A3"/>
    <w:rsid w:val="0020191F"/>
    <w:rsid w:val="00201E26"/>
    <w:rsid w:val="00205F7E"/>
    <w:rsid w:val="00207B2A"/>
    <w:rsid w:val="00211D42"/>
    <w:rsid w:val="00211F5D"/>
    <w:rsid w:val="002144F1"/>
    <w:rsid w:val="00216010"/>
    <w:rsid w:val="00216B73"/>
    <w:rsid w:val="002200E0"/>
    <w:rsid w:val="002207CC"/>
    <w:rsid w:val="0022104A"/>
    <w:rsid w:val="002236F8"/>
    <w:rsid w:val="002246C2"/>
    <w:rsid w:val="00225A0A"/>
    <w:rsid w:val="00226272"/>
    <w:rsid w:val="00226E84"/>
    <w:rsid w:val="00230205"/>
    <w:rsid w:val="00230D0F"/>
    <w:rsid w:val="002315D4"/>
    <w:rsid w:val="002349C6"/>
    <w:rsid w:val="002352E2"/>
    <w:rsid w:val="002414CE"/>
    <w:rsid w:val="002414FE"/>
    <w:rsid w:val="002432F2"/>
    <w:rsid w:val="0024515C"/>
    <w:rsid w:val="00246053"/>
    <w:rsid w:val="00247609"/>
    <w:rsid w:val="00247814"/>
    <w:rsid w:val="00250756"/>
    <w:rsid w:val="00250A7A"/>
    <w:rsid w:val="00255609"/>
    <w:rsid w:val="00257009"/>
    <w:rsid w:val="00257523"/>
    <w:rsid w:val="00260AB9"/>
    <w:rsid w:val="00261949"/>
    <w:rsid w:val="002619F5"/>
    <w:rsid w:val="00261A96"/>
    <w:rsid w:val="00266FD4"/>
    <w:rsid w:val="0026709C"/>
    <w:rsid w:val="00267172"/>
    <w:rsid w:val="00271F2E"/>
    <w:rsid w:val="00272AC9"/>
    <w:rsid w:val="00273232"/>
    <w:rsid w:val="00273D56"/>
    <w:rsid w:val="00274B05"/>
    <w:rsid w:val="00284B29"/>
    <w:rsid w:val="00285E5B"/>
    <w:rsid w:val="00287239"/>
    <w:rsid w:val="002878F2"/>
    <w:rsid w:val="00290EA5"/>
    <w:rsid w:val="002910C0"/>
    <w:rsid w:val="002956B9"/>
    <w:rsid w:val="0029781B"/>
    <w:rsid w:val="00297F4F"/>
    <w:rsid w:val="002A05BD"/>
    <w:rsid w:val="002A1E59"/>
    <w:rsid w:val="002A23EA"/>
    <w:rsid w:val="002A4773"/>
    <w:rsid w:val="002A5EC9"/>
    <w:rsid w:val="002A6978"/>
    <w:rsid w:val="002A6A22"/>
    <w:rsid w:val="002A6C36"/>
    <w:rsid w:val="002B0BFB"/>
    <w:rsid w:val="002B294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D0350"/>
    <w:rsid w:val="002D0507"/>
    <w:rsid w:val="002D1DEF"/>
    <w:rsid w:val="002D2EA8"/>
    <w:rsid w:val="002D3757"/>
    <w:rsid w:val="002D4235"/>
    <w:rsid w:val="002D5B0B"/>
    <w:rsid w:val="002D77D2"/>
    <w:rsid w:val="002E0F8C"/>
    <w:rsid w:val="002E5CCC"/>
    <w:rsid w:val="002E5E4B"/>
    <w:rsid w:val="002F3E61"/>
    <w:rsid w:val="002F4EFF"/>
    <w:rsid w:val="002F51E7"/>
    <w:rsid w:val="002F5709"/>
    <w:rsid w:val="002F7422"/>
    <w:rsid w:val="003006A0"/>
    <w:rsid w:val="00302A73"/>
    <w:rsid w:val="00303D05"/>
    <w:rsid w:val="0030616C"/>
    <w:rsid w:val="00307CAA"/>
    <w:rsid w:val="00312345"/>
    <w:rsid w:val="003126B1"/>
    <w:rsid w:val="0031297B"/>
    <w:rsid w:val="00314A64"/>
    <w:rsid w:val="00314BFF"/>
    <w:rsid w:val="003166E6"/>
    <w:rsid w:val="003173C4"/>
    <w:rsid w:val="00317AC3"/>
    <w:rsid w:val="0032097A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B28"/>
    <w:rsid w:val="00340530"/>
    <w:rsid w:val="00340598"/>
    <w:rsid w:val="00344BD8"/>
    <w:rsid w:val="00345F52"/>
    <w:rsid w:val="00351C14"/>
    <w:rsid w:val="00352BDC"/>
    <w:rsid w:val="003549BD"/>
    <w:rsid w:val="00354CCC"/>
    <w:rsid w:val="00356467"/>
    <w:rsid w:val="00361FE3"/>
    <w:rsid w:val="003629B2"/>
    <w:rsid w:val="003705CD"/>
    <w:rsid w:val="00372099"/>
    <w:rsid w:val="003734B1"/>
    <w:rsid w:val="00374382"/>
    <w:rsid w:val="00375B32"/>
    <w:rsid w:val="00380190"/>
    <w:rsid w:val="003812EE"/>
    <w:rsid w:val="00381344"/>
    <w:rsid w:val="00381D51"/>
    <w:rsid w:val="00382754"/>
    <w:rsid w:val="00382ADF"/>
    <w:rsid w:val="003854B9"/>
    <w:rsid w:val="00385CAA"/>
    <w:rsid w:val="00386194"/>
    <w:rsid w:val="0038646B"/>
    <w:rsid w:val="00386962"/>
    <w:rsid w:val="00386AFC"/>
    <w:rsid w:val="00387C21"/>
    <w:rsid w:val="003909EF"/>
    <w:rsid w:val="003914A9"/>
    <w:rsid w:val="00392596"/>
    <w:rsid w:val="00392792"/>
    <w:rsid w:val="0039364B"/>
    <w:rsid w:val="003948C7"/>
    <w:rsid w:val="00395AE1"/>
    <w:rsid w:val="00395D60"/>
    <w:rsid w:val="0039683F"/>
    <w:rsid w:val="00397DA0"/>
    <w:rsid w:val="003A255F"/>
    <w:rsid w:val="003A3CE6"/>
    <w:rsid w:val="003A65B9"/>
    <w:rsid w:val="003A6908"/>
    <w:rsid w:val="003A6BE6"/>
    <w:rsid w:val="003A6E8F"/>
    <w:rsid w:val="003A7BE9"/>
    <w:rsid w:val="003A7E68"/>
    <w:rsid w:val="003B17D4"/>
    <w:rsid w:val="003B236F"/>
    <w:rsid w:val="003B3697"/>
    <w:rsid w:val="003B609D"/>
    <w:rsid w:val="003B612F"/>
    <w:rsid w:val="003C0B4F"/>
    <w:rsid w:val="003C14C7"/>
    <w:rsid w:val="003C40BF"/>
    <w:rsid w:val="003C45DD"/>
    <w:rsid w:val="003C7410"/>
    <w:rsid w:val="003D1837"/>
    <w:rsid w:val="003D3070"/>
    <w:rsid w:val="003D3995"/>
    <w:rsid w:val="003D3A1A"/>
    <w:rsid w:val="003D516A"/>
    <w:rsid w:val="003D73FB"/>
    <w:rsid w:val="003D7981"/>
    <w:rsid w:val="003E0250"/>
    <w:rsid w:val="003E090C"/>
    <w:rsid w:val="003E115B"/>
    <w:rsid w:val="003E1264"/>
    <w:rsid w:val="003E3CF5"/>
    <w:rsid w:val="003E468C"/>
    <w:rsid w:val="003E4747"/>
    <w:rsid w:val="003F1BFE"/>
    <w:rsid w:val="003F3355"/>
    <w:rsid w:val="003F66EB"/>
    <w:rsid w:val="004010EE"/>
    <w:rsid w:val="00402EEB"/>
    <w:rsid w:val="004044AC"/>
    <w:rsid w:val="004055CE"/>
    <w:rsid w:val="00405A02"/>
    <w:rsid w:val="004133D4"/>
    <w:rsid w:val="00415BA1"/>
    <w:rsid w:val="004172A3"/>
    <w:rsid w:val="0041754D"/>
    <w:rsid w:val="00417A12"/>
    <w:rsid w:val="00422D43"/>
    <w:rsid w:val="00423170"/>
    <w:rsid w:val="00425455"/>
    <w:rsid w:val="00425535"/>
    <w:rsid w:val="00426181"/>
    <w:rsid w:val="004272B7"/>
    <w:rsid w:val="004278F4"/>
    <w:rsid w:val="00430EEA"/>
    <w:rsid w:val="004323AB"/>
    <w:rsid w:val="004331B3"/>
    <w:rsid w:val="0043361C"/>
    <w:rsid w:val="00433754"/>
    <w:rsid w:val="00433BE3"/>
    <w:rsid w:val="00434A3B"/>
    <w:rsid w:val="00434D9A"/>
    <w:rsid w:val="00441607"/>
    <w:rsid w:val="0044190E"/>
    <w:rsid w:val="00443CC8"/>
    <w:rsid w:val="00444068"/>
    <w:rsid w:val="0045050E"/>
    <w:rsid w:val="004526A3"/>
    <w:rsid w:val="004532B3"/>
    <w:rsid w:val="0045332A"/>
    <w:rsid w:val="0045631E"/>
    <w:rsid w:val="004563B3"/>
    <w:rsid w:val="004571A7"/>
    <w:rsid w:val="00457473"/>
    <w:rsid w:val="0046058E"/>
    <w:rsid w:val="004617B2"/>
    <w:rsid w:val="00464C8F"/>
    <w:rsid w:val="00470A49"/>
    <w:rsid w:val="0047154E"/>
    <w:rsid w:val="00473575"/>
    <w:rsid w:val="00473CA5"/>
    <w:rsid w:val="00477BD0"/>
    <w:rsid w:val="00482798"/>
    <w:rsid w:val="00483CE8"/>
    <w:rsid w:val="00484287"/>
    <w:rsid w:val="00484761"/>
    <w:rsid w:val="0048551C"/>
    <w:rsid w:val="00485B26"/>
    <w:rsid w:val="00490210"/>
    <w:rsid w:val="004908D7"/>
    <w:rsid w:val="004931B8"/>
    <w:rsid w:val="00493C59"/>
    <w:rsid w:val="004962D7"/>
    <w:rsid w:val="00496F7D"/>
    <w:rsid w:val="00497F70"/>
    <w:rsid w:val="004A00FF"/>
    <w:rsid w:val="004A0796"/>
    <w:rsid w:val="004A1B52"/>
    <w:rsid w:val="004A4DE7"/>
    <w:rsid w:val="004A5C71"/>
    <w:rsid w:val="004B044F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E85"/>
    <w:rsid w:val="004F28F2"/>
    <w:rsid w:val="004F3556"/>
    <w:rsid w:val="004F3FBE"/>
    <w:rsid w:val="004F52BB"/>
    <w:rsid w:val="00500A89"/>
    <w:rsid w:val="00501587"/>
    <w:rsid w:val="0050513B"/>
    <w:rsid w:val="0050611F"/>
    <w:rsid w:val="005165DD"/>
    <w:rsid w:val="00516CD3"/>
    <w:rsid w:val="00517BA4"/>
    <w:rsid w:val="00521E00"/>
    <w:rsid w:val="00521FAC"/>
    <w:rsid w:val="00524619"/>
    <w:rsid w:val="00525542"/>
    <w:rsid w:val="0052645D"/>
    <w:rsid w:val="0052732B"/>
    <w:rsid w:val="00527EEB"/>
    <w:rsid w:val="00530E7F"/>
    <w:rsid w:val="00532001"/>
    <w:rsid w:val="0053322C"/>
    <w:rsid w:val="00535526"/>
    <w:rsid w:val="00536228"/>
    <w:rsid w:val="00541787"/>
    <w:rsid w:val="00541925"/>
    <w:rsid w:val="00541BA1"/>
    <w:rsid w:val="00543B4F"/>
    <w:rsid w:val="005451A4"/>
    <w:rsid w:val="0054717D"/>
    <w:rsid w:val="0054747C"/>
    <w:rsid w:val="00547A52"/>
    <w:rsid w:val="00551668"/>
    <w:rsid w:val="00552E81"/>
    <w:rsid w:val="00553BBE"/>
    <w:rsid w:val="0055456D"/>
    <w:rsid w:val="00556BEB"/>
    <w:rsid w:val="00557A5E"/>
    <w:rsid w:val="00563B71"/>
    <w:rsid w:val="00565089"/>
    <w:rsid w:val="005651D4"/>
    <w:rsid w:val="005651FE"/>
    <w:rsid w:val="005653E8"/>
    <w:rsid w:val="00566669"/>
    <w:rsid w:val="00567640"/>
    <w:rsid w:val="005677FF"/>
    <w:rsid w:val="00570264"/>
    <w:rsid w:val="00580A53"/>
    <w:rsid w:val="005823DE"/>
    <w:rsid w:val="005832D5"/>
    <w:rsid w:val="005837A4"/>
    <w:rsid w:val="00584AE9"/>
    <w:rsid w:val="00584B71"/>
    <w:rsid w:val="005862A7"/>
    <w:rsid w:val="00586911"/>
    <w:rsid w:val="0059005C"/>
    <w:rsid w:val="00590656"/>
    <w:rsid w:val="005910C8"/>
    <w:rsid w:val="005918B6"/>
    <w:rsid w:val="00593CE6"/>
    <w:rsid w:val="00596140"/>
    <w:rsid w:val="00596817"/>
    <w:rsid w:val="00597419"/>
    <w:rsid w:val="00597E77"/>
    <w:rsid w:val="005A2B0A"/>
    <w:rsid w:val="005A2D78"/>
    <w:rsid w:val="005A3669"/>
    <w:rsid w:val="005A37A7"/>
    <w:rsid w:val="005A4248"/>
    <w:rsid w:val="005A5153"/>
    <w:rsid w:val="005A72E2"/>
    <w:rsid w:val="005A7412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E0894"/>
    <w:rsid w:val="005E2110"/>
    <w:rsid w:val="005E3A56"/>
    <w:rsid w:val="005E6E51"/>
    <w:rsid w:val="005F13B8"/>
    <w:rsid w:val="005F2926"/>
    <w:rsid w:val="005F29C0"/>
    <w:rsid w:val="00601378"/>
    <w:rsid w:val="006037BE"/>
    <w:rsid w:val="006044E7"/>
    <w:rsid w:val="00606A0F"/>
    <w:rsid w:val="0061171D"/>
    <w:rsid w:val="00612533"/>
    <w:rsid w:val="00612BD7"/>
    <w:rsid w:val="00612BF1"/>
    <w:rsid w:val="00613C7D"/>
    <w:rsid w:val="00614AD9"/>
    <w:rsid w:val="00615E56"/>
    <w:rsid w:val="00617E63"/>
    <w:rsid w:val="0062116D"/>
    <w:rsid w:val="00621F6A"/>
    <w:rsid w:val="00623FBE"/>
    <w:rsid w:val="006240FD"/>
    <w:rsid w:val="00625860"/>
    <w:rsid w:val="0062654C"/>
    <w:rsid w:val="0062719B"/>
    <w:rsid w:val="00632611"/>
    <w:rsid w:val="00632D02"/>
    <w:rsid w:val="0063435E"/>
    <w:rsid w:val="0063523E"/>
    <w:rsid w:val="0063667D"/>
    <w:rsid w:val="00640819"/>
    <w:rsid w:val="00641826"/>
    <w:rsid w:val="006420E2"/>
    <w:rsid w:val="00642D0D"/>
    <w:rsid w:val="00644845"/>
    <w:rsid w:val="0064577B"/>
    <w:rsid w:val="00650617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50BB"/>
    <w:rsid w:val="006657A3"/>
    <w:rsid w:val="00666C7E"/>
    <w:rsid w:val="0067002F"/>
    <w:rsid w:val="006702A1"/>
    <w:rsid w:val="006705EB"/>
    <w:rsid w:val="00670860"/>
    <w:rsid w:val="00674B8B"/>
    <w:rsid w:val="0067656C"/>
    <w:rsid w:val="00680E41"/>
    <w:rsid w:val="00682682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11BF"/>
    <w:rsid w:val="006A18FE"/>
    <w:rsid w:val="006A3DAB"/>
    <w:rsid w:val="006A5E37"/>
    <w:rsid w:val="006A6D8C"/>
    <w:rsid w:val="006A7A2C"/>
    <w:rsid w:val="006B06D9"/>
    <w:rsid w:val="006B1984"/>
    <w:rsid w:val="006B1C4F"/>
    <w:rsid w:val="006B2851"/>
    <w:rsid w:val="006B3C62"/>
    <w:rsid w:val="006B3CE3"/>
    <w:rsid w:val="006B4188"/>
    <w:rsid w:val="006B5859"/>
    <w:rsid w:val="006B5BB7"/>
    <w:rsid w:val="006C06D1"/>
    <w:rsid w:val="006C12D0"/>
    <w:rsid w:val="006C2AE3"/>
    <w:rsid w:val="006C42DE"/>
    <w:rsid w:val="006C481F"/>
    <w:rsid w:val="006C63D1"/>
    <w:rsid w:val="006D254F"/>
    <w:rsid w:val="006D3086"/>
    <w:rsid w:val="006D397C"/>
    <w:rsid w:val="006D5860"/>
    <w:rsid w:val="006D6F7A"/>
    <w:rsid w:val="006D7CBA"/>
    <w:rsid w:val="006D7E7C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2BC7"/>
    <w:rsid w:val="006F431F"/>
    <w:rsid w:val="006F5C8B"/>
    <w:rsid w:val="006F69CC"/>
    <w:rsid w:val="00701191"/>
    <w:rsid w:val="0070207F"/>
    <w:rsid w:val="00702408"/>
    <w:rsid w:val="007024F8"/>
    <w:rsid w:val="007039E6"/>
    <w:rsid w:val="00705C55"/>
    <w:rsid w:val="00707C5E"/>
    <w:rsid w:val="007111F2"/>
    <w:rsid w:val="007148B6"/>
    <w:rsid w:val="00715FC0"/>
    <w:rsid w:val="007163B4"/>
    <w:rsid w:val="00724138"/>
    <w:rsid w:val="00724FE9"/>
    <w:rsid w:val="00725913"/>
    <w:rsid w:val="0072646C"/>
    <w:rsid w:val="00726ECA"/>
    <w:rsid w:val="0072758D"/>
    <w:rsid w:val="0072759E"/>
    <w:rsid w:val="00727ABC"/>
    <w:rsid w:val="007303B5"/>
    <w:rsid w:val="00731BF1"/>
    <w:rsid w:val="00731C25"/>
    <w:rsid w:val="00732451"/>
    <w:rsid w:val="0073415C"/>
    <w:rsid w:val="0073418D"/>
    <w:rsid w:val="00735364"/>
    <w:rsid w:val="007365A3"/>
    <w:rsid w:val="00736D47"/>
    <w:rsid w:val="00737179"/>
    <w:rsid w:val="00737D11"/>
    <w:rsid w:val="00741FD8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E34"/>
    <w:rsid w:val="00750253"/>
    <w:rsid w:val="007509FE"/>
    <w:rsid w:val="00750C1D"/>
    <w:rsid w:val="0075116A"/>
    <w:rsid w:val="0075222D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4994"/>
    <w:rsid w:val="00766D46"/>
    <w:rsid w:val="00766EAF"/>
    <w:rsid w:val="007704A9"/>
    <w:rsid w:val="007707C0"/>
    <w:rsid w:val="00770D89"/>
    <w:rsid w:val="00771FC5"/>
    <w:rsid w:val="0077351E"/>
    <w:rsid w:val="00773D29"/>
    <w:rsid w:val="007748AD"/>
    <w:rsid w:val="0077510D"/>
    <w:rsid w:val="007755E2"/>
    <w:rsid w:val="00776E00"/>
    <w:rsid w:val="0078127D"/>
    <w:rsid w:val="0078499A"/>
    <w:rsid w:val="00784C1C"/>
    <w:rsid w:val="00786388"/>
    <w:rsid w:val="007863AC"/>
    <w:rsid w:val="00791772"/>
    <w:rsid w:val="00791BA4"/>
    <w:rsid w:val="00791C3F"/>
    <w:rsid w:val="0079213C"/>
    <w:rsid w:val="00793ACD"/>
    <w:rsid w:val="00795531"/>
    <w:rsid w:val="007961BA"/>
    <w:rsid w:val="007A440E"/>
    <w:rsid w:val="007A44C6"/>
    <w:rsid w:val="007A6710"/>
    <w:rsid w:val="007A727D"/>
    <w:rsid w:val="007B0C89"/>
    <w:rsid w:val="007B1070"/>
    <w:rsid w:val="007B1599"/>
    <w:rsid w:val="007B1635"/>
    <w:rsid w:val="007B26F6"/>
    <w:rsid w:val="007B5166"/>
    <w:rsid w:val="007B56A9"/>
    <w:rsid w:val="007C1EF6"/>
    <w:rsid w:val="007C25F4"/>
    <w:rsid w:val="007C2CA6"/>
    <w:rsid w:val="007C418D"/>
    <w:rsid w:val="007C76E6"/>
    <w:rsid w:val="007D298D"/>
    <w:rsid w:val="007D350B"/>
    <w:rsid w:val="007D6B47"/>
    <w:rsid w:val="007E41CE"/>
    <w:rsid w:val="007E50BF"/>
    <w:rsid w:val="007E5D6F"/>
    <w:rsid w:val="007E5F35"/>
    <w:rsid w:val="007E65AA"/>
    <w:rsid w:val="007E6841"/>
    <w:rsid w:val="007E73A6"/>
    <w:rsid w:val="007E757C"/>
    <w:rsid w:val="007F1865"/>
    <w:rsid w:val="007F2534"/>
    <w:rsid w:val="007F3251"/>
    <w:rsid w:val="007F67BD"/>
    <w:rsid w:val="007F6F43"/>
    <w:rsid w:val="007F712C"/>
    <w:rsid w:val="007F7861"/>
    <w:rsid w:val="007F7F30"/>
    <w:rsid w:val="008021AD"/>
    <w:rsid w:val="00803A96"/>
    <w:rsid w:val="00803D56"/>
    <w:rsid w:val="00803DF2"/>
    <w:rsid w:val="0080526B"/>
    <w:rsid w:val="008073E0"/>
    <w:rsid w:val="00811B23"/>
    <w:rsid w:val="00812DA0"/>
    <w:rsid w:val="00813649"/>
    <w:rsid w:val="008136E3"/>
    <w:rsid w:val="00814494"/>
    <w:rsid w:val="0081463F"/>
    <w:rsid w:val="00814D46"/>
    <w:rsid w:val="00816311"/>
    <w:rsid w:val="00816557"/>
    <w:rsid w:val="00821FFB"/>
    <w:rsid w:val="00824929"/>
    <w:rsid w:val="008249B1"/>
    <w:rsid w:val="008254BC"/>
    <w:rsid w:val="0082610E"/>
    <w:rsid w:val="00826C76"/>
    <w:rsid w:val="008273B0"/>
    <w:rsid w:val="0083106B"/>
    <w:rsid w:val="008319D1"/>
    <w:rsid w:val="00831BBD"/>
    <w:rsid w:val="00831F3A"/>
    <w:rsid w:val="008324D9"/>
    <w:rsid w:val="0083258D"/>
    <w:rsid w:val="00832F62"/>
    <w:rsid w:val="00834674"/>
    <w:rsid w:val="00834E2C"/>
    <w:rsid w:val="008351D0"/>
    <w:rsid w:val="0083590A"/>
    <w:rsid w:val="00837903"/>
    <w:rsid w:val="00837EB6"/>
    <w:rsid w:val="0084263A"/>
    <w:rsid w:val="00843156"/>
    <w:rsid w:val="00843AD0"/>
    <w:rsid w:val="00847504"/>
    <w:rsid w:val="0085037C"/>
    <w:rsid w:val="00850F25"/>
    <w:rsid w:val="00853578"/>
    <w:rsid w:val="0085412C"/>
    <w:rsid w:val="00857369"/>
    <w:rsid w:val="008602FF"/>
    <w:rsid w:val="00862AB0"/>
    <w:rsid w:val="008649E6"/>
    <w:rsid w:val="0086669D"/>
    <w:rsid w:val="00867DA5"/>
    <w:rsid w:val="00872EAF"/>
    <w:rsid w:val="00873496"/>
    <w:rsid w:val="00873C4A"/>
    <w:rsid w:val="00874970"/>
    <w:rsid w:val="0087567E"/>
    <w:rsid w:val="00875F5A"/>
    <w:rsid w:val="00877C18"/>
    <w:rsid w:val="008800BB"/>
    <w:rsid w:val="0088204B"/>
    <w:rsid w:val="00882301"/>
    <w:rsid w:val="00883192"/>
    <w:rsid w:val="0088493E"/>
    <w:rsid w:val="008860AA"/>
    <w:rsid w:val="00886CDA"/>
    <w:rsid w:val="00887482"/>
    <w:rsid w:val="00890A6C"/>
    <w:rsid w:val="00891283"/>
    <w:rsid w:val="0089183A"/>
    <w:rsid w:val="008931DD"/>
    <w:rsid w:val="00893C25"/>
    <w:rsid w:val="00894740"/>
    <w:rsid w:val="00896119"/>
    <w:rsid w:val="008A108B"/>
    <w:rsid w:val="008A1CC8"/>
    <w:rsid w:val="008A412A"/>
    <w:rsid w:val="008A64B8"/>
    <w:rsid w:val="008A74D9"/>
    <w:rsid w:val="008B0126"/>
    <w:rsid w:val="008B04AF"/>
    <w:rsid w:val="008B0538"/>
    <w:rsid w:val="008B1A9F"/>
    <w:rsid w:val="008B2BA0"/>
    <w:rsid w:val="008B33C1"/>
    <w:rsid w:val="008B7039"/>
    <w:rsid w:val="008B75BF"/>
    <w:rsid w:val="008B7DDD"/>
    <w:rsid w:val="008C05D6"/>
    <w:rsid w:val="008C1396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FD6"/>
    <w:rsid w:val="008D2F6B"/>
    <w:rsid w:val="008D33FB"/>
    <w:rsid w:val="008D37FF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5424"/>
    <w:rsid w:val="008E638B"/>
    <w:rsid w:val="008E6E55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554"/>
    <w:rsid w:val="00902C55"/>
    <w:rsid w:val="00905E77"/>
    <w:rsid w:val="0090603A"/>
    <w:rsid w:val="009061A9"/>
    <w:rsid w:val="00907671"/>
    <w:rsid w:val="00912609"/>
    <w:rsid w:val="009147E7"/>
    <w:rsid w:val="00915E54"/>
    <w:rsid w:val="00916233"/>
    <w:rsid w:val="00917315"/>
    <w:rsid w:val="00920B28"/>
    <w:rsid w:val="00926BD4"/>
    <w:rsid w:val="0092760D"/>
    <w:rsid w:val="0093026B"/>
    <w:rsid w:val="009355CB"/>
    <w:rsid w:val="0093788C"/>
    <w:rsid w:val="009409BB"/>
    <w:rsid w:val="00940BA0"/>
    <w:rsid w:val="00943C3E"/>
    <w:rsid w:val="00943F35"/>
    <w:rsid w:val="00944F0D"/>
    <w:rsid w:val="0094515F"/>
    <w:rsid w:val="009477DE"/>
    <w:rsid w:val="0095374D"/>
    <w:rsid w:val="00953D32"/>
    <w:rsid w:val="009546AE"/>
    <w:rsid w:val="00954D13"/>
    <w:rsid w:val="0095515C"/>
    <w:rsid w:val="00956ADD"/>
    <w:rsid w:val="00960962"/>
    <w:rsid w:val="00962644"/>
    <w:rsid w:val="00963B44"/>
    <w:rsid w:val="009648F2"/>
    <w:rsid w:val="00965C73"/>
    <w:rsid w:val="009718FA"/>
    <w:rsid w:val="00971E6F"/>
    <w:rsid w:val="00973D2E"/>
    <w:rsid w:val="00974881"/>
    <w:rsid w:val="0097498F"/>
    <w:rsid w:val="009774F0"/>
    <w:rsid w:val="0098239F"/>
    <w:rsid w:val="0098296C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1C9A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4D1F"/>
    <w:rsid w:val="009C50C0"/>
    <w:rsid w:val="009C550B"/>
    <w:rsid w:val="009C592C"/>
    <w:rsid w:val="009C60C3"/>
    <w:rsid w:val="009D1F41"/>
    <w:rsid w:val="009D1F94"/>
    <w:rsid w:val="009D2D82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D7B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A0157D"/>
    <w:rsid w:val="00A0297D"/>
    <w:rsid w:val="00A050E2"/>
    <w:rsid w:val="00A063EC"/>
    <w:rsid w:val="00A11590"/>
    <w:rsid w:val="00A11E8F"/>
    <w:rsid w:val="00A12566"/>
    <w:rsid w:val="00A12EAB"/>
    <w:rsid w:val="00A1658F"/>
    <w:rsid w:val="00A168FB"/>
    <w:rsid w:val="00A17457"/>
    <w:rsid w:val="00A21412"/>
    <w:rsid w:val="00A22709"/>
    <w:rsid w:val="00A24D07"/>
    <w:rsid w:val="00A25D9F"/>
    <w:rsid w:val="00A26609"/>
    <w:rsid w:val="00A27EFC"/>
    <w:rsid w:val="00A331B4"/>
    <w:rsid w:val="00A36F97"/>
    <w:rsid w:val="00A37F4B"/>
    <w:rsid w:val="00A41B55"/>
    <w:rsid w:val="00A424B9"/>
    <w:rsid w:val="00A447C9"/>
    <w:rsid w:val="00A44F92"/>
    <w:rsid w:val="00A45CBF"/>
    <w:rsid w:val="00A46E37"/>
    <w:rsid w:val="00A473BD"/>
    <w:rsid w:val="00A50288"/>
    <w:rsid w:val="00A521F3"/>
    <w:rsid w:val="00A52F9E"/>
    <w:rsid w:val="00A539AA"/>
    <w:rsid w:val="00A555F4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7AF0"/>
    <w:rsid w:val="00A801CC"/>
    <w:rsid w:val="00A82DDD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897"/>
    <w:rsid w:val="00AA5006"/>
    <w:rsid w:val="00AA5529"/>
    <w:rsid w:val="00AA618E"/>
    <w:rsid w:val="00AA6957"/>
    <w:rsid w:val="00AA7011"/>
    <w:rsid w:val="00AA75BA"/>
    <w:rsid w:val="00AB0A84"/>
    <w:rsid w:val="00AB0D50"/>
    <w:rsid w:val="00AB58C0"/>
    <w:rsid w:val="00AB7672"/>
    <w:rsid w:val="00AC0DF5"/>
    <w:rsid w:val="00AC415E"/>
    <w:rsid w:val="00AC4BDB"/>
    <w:rsid w:val="00AC5734"/>
    <w:rsid w:val="00AC6A13"/>
    <w:rsid w:val="00AC6AC4"/>
    <w:rsid w:val="00AC77EC"/>
    <w:rsid w:val="00AD0317"/>
    <w:rsid w:val="00AD0744"/>
    <w:rsid w:val="00AD2051"/>
    <w:rsid w:val="00AD2AA3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B004F3"/>
    <w:rsid w:val="00B00B25"/>
    <w:rsid w:val="00B0131F"/>
    <w:rsid w:val="00B01ACB"/>
    <w:rsid w:val="00B03D32"/>
    <w:rsid w:val="00B03F11"/>
    <w:rsid w:val="00B04161"/>
    <w:rsid w:val="00B04972"/>
    <w:rsid w:val="00B04FAD"/>
    <w:rsid w:val="00B05055"/>
    <w:rsid w:val="00B079E2"/>
    <w:rsid w:val="00B11532"/>
    <w:rsid w:val="00B13FBA"/>
    <w:rsid w:val="00B14CCF"/>
    <w:rsid w:val="00B207B8"/>
    <w:rsid w:val="00B2164E"/>
    <w:rsid w:val="00B22302"/>
    <w:rsid w:val="00B2470E"/>
    <w:rsid w:val="00B24F85"/>
    <w:rsid w:val="00B25398"/>
    <w:rsid w:val="00B254C1"/>
    <w:rsid w:val="00B25BCA"/>
    <w:rsid w:val="00B25C0E"/>
    <w:rsid w:val="00B26A9D"/>
    <w:rsid w:val="00B31422"/>
    <w:rsid w:val="00B3158F"/>
    <w:rsid w:val="00B323C3"/>
    <w:rsid w:val="00B33211"/>
    <w:rsid w:val="00B3392B"/>
    <w:rsid w:val="00B36438"/>
    <w:rsid w:val="00B36F34"/>
    <w:rsid w:val="00B40279"/>
    <w:rsid w:val="00B425AF"/>
    <w:rsid w:val="00B433AE"/>
    <w:rsid w:val="00B4713E"/>
    <w:rsid w:val="00B502F3"/>
    <w:rsid w:val="00B50D95"/>
    <w:rsid w:val="00B51940"/>
    <w:rsid w:val="00B5247D"/>
    <w:rsid w:val="00B53073"/>
    <w:rsid w:val="00B532F4"/>
    <w:rsid w:val="00B5344B"/>
    <w:rsid w:val="00B53E17"/>
    <w:rsid w:val="00B54DEA"/>
    <w:rsid w:val="00B54F2C"/>
    <w:rsid w:val="00B566F8"/>
    <w:rsid w:val="00B56A9A"/>
    <w:rsid w:val="00B61045"/>
    <w:rsid w:val="00B64326"/>
    <w:rsid w:val="00B668D3"/>
    <w:rsid w:val="00B678CD"/>
    <w:rsid w:val="00B70B84"/>
    <w:rsid w:val="00B70C1D"/>
    <w:rsid w:val="00B71499"/>
    <w:rsid w:val="00B720C9"/>
    <w:rsid w:val="00B73C7F"/>
    <w:rsid w:val="00B76F75"/>
    <w:rsid w:val="00B770FD"/>
    <w:rsid w:val="00B8046D"/>
    <w:rsid w:val="00B81373"/>
    <w:rsid w:val="00B85387"/>
    <w:rsid w:val="00B910B8"/>
    <w:rsid w:val="00B92774"/>
    <w:rsid w:val="00B9451F"/>
    <w:rsid w:val="00B9532F"/>
    <w:rsid w:val="00B96238"/>
    <w:rsid w:val="00B965DF"/>
    <w:rsid w:val="00B96631"/>
    <w:rsid w:val="00B96E44"/>
    <w:rsid w:val="00B9773A"/>
    <w:rsid w:val="00B97A77"/>
    <w:rsid w:val="00B97CE4"/>
    <w:rsid w:val="00BA1C79"/>
    <w:rsid w:val="00BA4154"/>
    <w:rsid w:val="00BA62F2"/>
    <w:rsid w:val="00BB0020"/>
    <w:rsid w:val="00BB12B7"/>
    <w:rsid w:val="00BB5E06"/>
    <w:rsid w:val="00BB7F21"/>
    <w:rsid w:val="00BC05A5"/>
    <w:rsid w:val="00BC07E5"/>
    <w:rsid w:val="00BC2888"/>
    <w:rsid w:val="00BC2F27"/>
    <w:rsid w:val="00BC38BC"/>
    <w:rsid w:val="00BC4052"/>
    <w:rsid w:val="00BC4BC8"/>
    <w:rsid w:val="00BC5097"/>
    <w:rsid w:val="00BC7795"/>
    <w:rsid w:val="00BD0D48"/>
    <w:rsid w:val="00BD24D0"/>
    <w:rsid w:val="00BD2754"/>
    <w:rsid w:val="00BD2818"/>
    <w:rsid w:val="00BD6D9C"/>
    <w:rsid w:val="00BD703E"/>
    <w:rsid w:val="00BD7083"/>
    <w:rsid w:val="00BE0BB9"/>
    <w:rsid w:val="00BE1752"/>
    <w:rsid w:val="00BE2493"/>
    <w:rsid w:val="00BE2913"/>
    <w:rsid w:val="00BE314A"/>
    <w:rsid w:val="00BE4D14"/>
    <w:rsid w:val="00BE5C55"/>
    <w:rsid w:val="00BF0D8E"/>
    <w:rsid w:val="00BF1AE9"/>
    <w:rsid w:val="00BF2DF5"/>
    <w:rsid w:val="00BF423D"/>
    <w:rsid w:val="00BF625B"/>
    <w:rsid w:val="00C002D9"/>
    <w:rsid w:val="00C01BEC"/>
    <w:rsid w:val="00C01E14"/>
    <w:rsid w:val="00C0281C"/>
    <w:rsid w:val="00C03DF7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6E2F"/>
    <w:rsid w:val="00C17A26"/>
    <w:rsid w:val="00C2092C"/>
    <w:rsid w:val="00C20BA8"/>
    <w:rsid w:val="00C21E57"/>
    <w:rsid w:val="00C21E6F"/>
    <w:rsid w:val="00C22622"/>
    <w:rsid w:val="00C2305B"/>
    <w:rsid w:val="00C30F9B"/>
    <w:rsid w:val="00C3424D"/>
    <w:rsid w:val="00C34B68"/>
    <w:rsid w:val="00C36E41"/>
    <w:rsid w:val="00C36F28"/>
    <w:rsid w:val="00C37897"/>
    <w:rsid w:val="00C42CE6"/>
    <w:rsid w:val="00C4402C"/>
    <w:rsid w:val="00C45999"/>
    <w:rsid w:val="00C46B54"/>
    <w:rsid w:val="00C50B50"/>
    <w:rsid w:val="00C51CCC"/>
    <w:rsid w:val="00C56165"/>
    <w:rsid w:val="00C57AE7"/>
    <w:rsid w:val="00C6057B"/>
    <w:rsid w:val="00C60866"/>
    <w:rsid w:val="00C6162C"/>
    <w:rsid w:val="00C62347"/>
    <w:rsid w:val="00C6344D"/>
    <w:rsid w:val="00C6699B"/>
    <w:rsid w:val="00C70444"/>
    <w:rsid w:val="00C70C28"/>
    <w:rsid w:val="00C71989"/>
    <w:rsid w:val="00C73408"/>
    <w:rsid w:val="00C73B0A"/>
    <w:rsid w:val="00C75321"/>
    <w:rsid w:val="00C75A90"/>
    <w:rsid w:val="00C75C8E"/>
    <w:rsid w:val="00C760A0"/>
    <w:rsid w:val="00C760A8"/>
    <w:rsid w:val="00C76D6B"/>
    <w:rsid w:val="00C770CB"/>
    <w:rsid w:val="00C772E0"/>
    <w:rsid w:val="00C77698"/>
    <w:rsid w:val="00C80524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1C48"/>
    <w:rsid w:val="00C92FAF"/>
    <w:rsid w:val="00C93E32"/>
    <w:rsid w:val="00C953CC"/>
    <w:rsid w:val="00C957DB"/>
    <w:rsid w:val="00CA1116"/>
    <w:rsid w:val="00CA154E"/>
    <w:rsid w:val="00CA1C7D"/>
    <w:rsid w:val="00CA3710"/>
    <w:rsid w:val="00CA58CA"/>
    <w:rsid w:val="00CA594E"/>
    <w:rsid w:val="00CA6AA2"/>
    <w:rsid w:val="00CA7AE5"/>
    <w:rsid w:val="00CB1AF9"/>
    <w:rsid w:val="00CB28B7"/>
    <w:rsid w:val="00CB44E7"/>
    <w:rsid w:val="00CB4F6E"/>
    <w:rsid w:val="00CB5BF5"/>
    <w:rsid w:val="00CB629B"/>
    <w:rsid w:val="00CC0695"/>
    <w:rsid w:val="00CC2721"/>
    <w:rsid w:val="00CC4520"/>
    <w:rsid w:val="00CD2C95"/>
    <w:rsid w:val="00CD42B0"/>
    <w:rsid w:val="00CD4B98"/>
    <w:rsid w:val="00CD530D"/>
    <w:rsid w:val="00CE0337"/>
    <w:rsid w:val="00CE1533"/>
    <w:rsid w:val="00CE1842"/>
    <w:rsid w:val="00CE25A6"/>
    <w:rsid w:val="00CE2BF6"/>
    <w:rsid w:val="00CE2CF6"/>
    <w:rsid w:val="00CE2DDE"/>
    <w:rsid w:val="00CE772F"/>
    <w:rsid w:val="00CE79F1"/>
    <w:rsid w:val="00CF0AAE"/>
    <w:rsid w:val="00CF540D"/>
    <w:rsid w:val="00CF669F"/>
    <w:rsid w:val="00D00DC7"/>
    <w:rsid w:val="00D02624"/>
    <w:rsid w:val="00D038CC"/>
    <w:rsid w:val="00D03EC0"/>
    <w:rsid w:val="00D07C63"/>
    <w:rsid w:val="00D11EE6"/>
    <w:rsid w:val="00D13400"/>
    <w:rsid w:val="00D1484A"/>
    <w:rsid w:val="00D15099"/>
    <w:rsid w:val="00D1520B"/>
    <w:rsid w:val="00D15EFB"/>
    <w:rsid w:val="00D15F54"/>
    <w:rsid w:val="00D208E9"/>
    <w:rsid w:val="00D216A2"/>
    <w:rsid w:val="00D21E0B"/>
    <w:rsid w:val="00D26406"/>
    <w:rsid w:val="00D27856"/>
    <w:rsid w:val="00D32ED1"/>
    <w:rsid w:val="00D33B64"/>
    <w:rsid w:val="00D36B57"/>
    <w:rsid w:val="00D42185"/>
    <w:rsid w:val="00D42805"/>
    <w:rsid w:val="00D433B9"/>
    <w:rsid w:val="00D43583"/>
    <w:rsid w:val="00D454D1"/>
    <w:rsid w:val="00D46B08"/>
    <w:rsid w:val="00D50796"/>
    <w:rsid w:val="00D508A3"/>
    <w:rsid w:val="00D519D6"/>
    <w:rsid w:val="00D52845"/>
    <w:rsid w:val="00D52FB7"/>
    <w:rsid w:val="00D52FF2"/>
    <w:rsid w:val="00D57D6D"/>
    <w:rsid w:val="00D60349"/>
    <w:rsid w:val="00D6181B"/>
    <w:rsid w:val="00D62CEF"/>
    <w:rsid w:val="00D64F24"/>
    <w:rsid w:val="00D652AB"/>
    <w:rsid w:val="00D65822"/>
    <w:rsid w:val="00D65ED3"/>
    <w:rsid w:val="00D70393"/>
    <w:rsid w:val="00D71FBB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5A27"/>
    <w:rsid w:val="00D95BD3"/>
    <w:rsid w:val="00D96631"/>
    <w:rsid w:val="00DA079A"/>
    <w:rsid w:val="00DA1C8F"/>
    <w:rsid w:val="00DA2D12"/>
    <w:rsid w:val="00DA3820"/>
    <w:rsid w:val="00DA3E13"/>
    <w:rsid w:val="00DA6EE6"/>
    <w:rsid w:val="00DA7E2C"/>
    <w:rsid w:val="00DB4029"/>
    <w:rsid w:val="00DB4905"/>
    <w:rsid w:val="00DB6221"/>
    <w:rsid w:val="00DC0F13"/>
    <w:rsid w:val="00DC0FDF"/>
    <w:rsid w:val="00DC1D13"/>
    <w:rsid w:val="00DC260D"/>
    <w:rsid w:val="00DC37D3"/>
    <w:rsid w:val="00DC3BF8"/>
    <w:rsid w:val="00DC7083"/>
    <w:rsid w:val="00DD0E74"/>
    <w:rsid w:val="00DD2171"/>
    <w:rsid w:val="00DD6EA9"/>
    <w:rsid w:val="00DD7392"/>
    <w:rsid w:val="00DE449A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E003AD"/>
    <w:rsid w:val="00E04DFC"/>
    <w:rsid w:val="00E055CD"/>
    <w:rsid w:val="00E06665"/>
    <w:rsid w:val="00E0734B"/>
    <w:rsid w:val="00E12188"/>
    <w:rsid w:val="00E1371D"/>
    <w:rsid w:val="00E13F6A"/>
    <w:rsid w:val="00E14470"/>
    <w:rsid w:val="00E146E4"/>
    <w:rsid w:val="00E148D7"/>
    <w:rsid w:val="00E165D9"/>
    <w:rsid w:val="00E17295"/>
    <w:rsid w:val="00E2078D"/>
    <w:rsid w:val="00E2311B"/>
    <w:rsid w:val="00E3014F"/>
    <w:rsid w:val="00E34981"/>
    <w:rsid w:val="00E35E3D"/>
    <w:rsid w:val="00E371C0"/>
    <w:rsid w:val="00E3765C"/>
    <w:rsid w:val="00E4032D"/>
    <w:rsid w:val="00E40B50"/>
    <w:rsid w:val="00E428EC"/>
    <w:rsid w:val="00E43830"/>
    <w:rsid w:val="00E46143"/>
    <w:rsid w:val="00E50082"/>
    <w:rsid w:val="00E507C5"/>
    <w:rsid w:val="00E53EBC"/>
    <w:rsid w:val="00E54C38"/>
    <w:rsid w:val="00E55A7D"/>
    <w:rsid w:val="00E560DB"/>
    <w:rsid w:val="00E56E34"/>
    <w:rsid w:val="00E6202A"/>
    <w:rsid w:val="00E629BE"/>
    <w:rsid w:val="00E64DB5"/>
    <w:rsid w:val="00E70083"/>
    <w:rsid w:val="00E70E4F"/>
    <w:rsid w:val="00E71540"/>
    <w:rsid w:val="00E8003C"/>
    <w:rsid w:val="00E81637"/>
    <w:rsid w:val="00E825FC"/>
    <w:rsid w:val="00E82897"/>
    <w:rsid w:val="00E83B53"/>
    <w:rsid w:val="00E84A26"/>
    <w:rsid w:val="00E87CFF"/>
    <w:rsid w:val="00E87F10"/>
    <w:rsid w:val="00E927D6"/>
    <w:rsid w:val="00E951C8"/>
    <w:rsid w:val="00E95F32"/>
    <w:rsid w:val="00E97521"/>
    <w:rsid w:val="00EA06DA"/>
    <w:rsid w:val="00EA0B49"/>
    <w:rsid w:val="00EA2CC8"/>
    <w:rsid w:val="00EA3818"/>
    <w:rsid w:val="00EA3D1D"/>
    <w:rsid w:val="00EA64C3"/>
    <w:rsid w:val="00EB08A8"/>
    <w:rsid w:val="00EB1373"/>
    <w:rsid w:val="00EB665A"/>
    <w:rsid w:val="00EB68DC"/>
    <w:rsid w:val="00EB755C"/>
    <w:rsid w:val="00EC13E0"/>
    <w:rsid w:val="00EC4F36"/>
    <w:rsid w:val="00EC559E"/>
    <w:rsid w:val="00EC5B71"/>
    <w:rsid w:val="00EC7374"/>
    <w:rsid w:val="00EC7656"/>
    <w:rsid w:val="00ED534C"/>
    <w:rsid w:val="00ED6A03"/>
    <w:rsid w:val="00ED71BC"/>
    <w:rsid w:val="00ED72A6"/>
    <w:rsid w:val="00EE0B17"/>
    <w:rsid w:val="00EE24A1"/>
    <w:rsid w:val="00EE2AB7"/>
    <w:rsid w:val="00EE334A"/>
    <w:rsid w:val="00EE49C5"/>
    <w:rsid w:val="00EE55BB"/>
    <w:rsid w:val="00EE7AD2"/>
    <w:rsid w:val="00EF096F"/>
    <w:rsid w:val="00EF1A03"/>
    <w:rsid w:val="00EF2595"/>
    <w:rsid w:val="00EF2F15"/>
    <w:rsid w:val="00EF48CB"/>
    <w:rsid w:val="00EF50BD"/>
    <w:rsid w:val="00EF5226"/>
    <w:rsid w:val="00F00A09"/>
    <w:rsid w:val="00F01742"/>
    <w:rsid w:val="00F029DB"/>
    <w:rsid w:val="00F03A62"/>
    <w:rsid w:val="00F041DA"/>
    <w:rsid w:val="00F06C88"/>
    <w:rsid w:val="00F07C39"/>
    <w:rsid w:val="00F10525"/>
    <w:rsid w:val="00F109E9"/>
    <w:rsid w:val="00F11E19"/>
    <w:rsid w:val="00F1681B"/>
    <w:rsid w:val="00F16EB6"/>
    <w:rsid w:val="00F21580"/>
    <w:rsid w:val="00F219D2"/>
    <w:rsid w:val="00F225BF"/>
    <w:rsid w:val="00F22F57"/>
    <w:rsid w:val="00F24499"/>
    <w:rsid w:val="00F2655C"/>
    <w:rsid w:val="00F26A02"/>
    <w:rsid w:val="00F26DAE"/>
    <w:rsid w:val="00F27221"/>
    <w:rsid w:val="00F30528"/>
    <w:rsid w:val="00F30627"/>
    <w:rsid w:val="00F32C9E"/>
    <w:rsid w:val="00F341AF"/>
    <w:rsid w:val="00F3508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13B4"/>
    <w:rsid w:val="00F71E5A"/>
    <w:rsid w:val="00F72623"/>
    <w:rsid w:val="00F726CE"/>
    <w:rsid w:val="00F72C7A"/>
    <w:rsid w:val="00F73828"/>
    <w:rsid w:val="00F76C95"/>
    <w:rsid w:val="00F777E5"/>
    <w:rsid w:val="00F7786A"/>
    <w:rsid w:val="00F77AE6"/>
    <w:rsid w:val="00F800C7"/>
    <w:rsid w:val="00F801A7"/>
    <w:rsid w:val="00F80B6C"/>
    <w:rsid w:val="00F84F27"/>
    <w:rsid w:val="00F857E7"/>
    <w:rsid w:val="00F86F62"/>
    <w:rsid w:val="00F90BA4"/>
    <w:rsid w:val="00F93D4D"/>
    <w:rsid w:val="00F9645B"/>
    <w:rsid w:val="00FA15C6"/>
    <w:rsid w:val="00FA4842"/>
    <w:rsid w:val="00FA5284"/>
    <w:rsid w:val="00FB04F8"/>
    <w:rsid w:val="00FB22D0"/>
    <w:rsid w:val="00FB230D"/>
    <w:rsid w:val="00FB2E35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D60C4"/>
    <w:rsid w:val="00FD631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4F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F3A9608F-2BE4-45C0-A151-04891A20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6034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6034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603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D60349"/>
    <w:pPr>
      <w:outlineLvl w:val="5"/>
    </w:pPr>
  </w:style>
  <w:style w:type="paragraph" w:styleId="7">
    <w:name w:val="heading 7"/>
    <w:basedOn w:val="H6"/>
    <w:next w:val="a"/>
    <w:link w:val="7Char"/>
    <w:qFormat/>
    <w:rsid w:val="00D60349"/>
    <w:pPr>
      <w:outlineLvl w:val="6"/>
    </w:pPr>
  </w:style>
  <w:style w:type="paragraph" w:styleId="8">
    <w:name w:val="heading 8"/>
    <w:basedOn w:val="1"/>
    <w:next w:val="a"/>
    <w:link w:val="8Char"/>
    <w:qFormat/>
    <w:rsid w:val="00D6034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D603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 w:eastAsia="en-US"/>
    </w:rPr>
  </w:style>
  <w:style w:type="character" w:customStyle="1" w:styleId="1Char">
    <w:name w:val="标题 1 Char"/>
    <w:link w:val="1"/>
    <w:rsid w:val="00F55128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F55128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F55128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rsid w:val="00F55128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F55128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F55128"/>
    <w:rPr>
      <w:rFonts w:ascii="Arial" w:eastAsia="Times New Roman" w:hAnsi="Arial"/>
    </w:rPr>
  </w:style>
  <w:style w:type="character" w:customStyle="1" w:styleId="7Char">
    <w:name w:val="标题 7 Char"/>
    <w:link w:val="7"/>
    <w:rsid w:val="00F55128"/>
    <w:rPr>
      <w:rFonts w:ascii="Arial" w:eastAsia="Times New Roman" w:hAnsi="Arial"/>
    </w:rPr>
  </w:style>
  <w:style w:type="character" w:customStyle="1" w:styleId="8Char">
    <w:name w:val="标题 8 Char"/>
    <w:link w:val="8"/>
    <w:rsid w:val="00F55128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F55128"/>
    <w:rPr>
      <w:rFonts w:ascii="Arial" w:eastAsia="Times New Roman" w:hAnsi="Arial"/>
      <w:sz w:val="36"/>
    </w:rPr>
  </w:style>
  <w:style w:type="paragraph" w:styleId="80">
    <w:name w:val="toc 8"/>
    <w:basedOn w:val="11"/>
    <w:rsid w:val="00D60349"/>
    <w:pPr>
      <w:spacing w:before="180"/>
      <w:ind w:left="2693" w:hanging="2693"/>
    </w:pPr>
    <w:rPr>
      <w:b/>
    </w:rPr>
  </w:style>
  <w:style w:type="paragraph" w:styleId="1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rsid w:val="00D60349"/>
    <w:pPr>
      <w:ind w:left="1701" w:hanging="1701"/>
    </w:pPr>
  </w:style>
  <w:style w:type="paragraph" w:styleId="40">
    <w:name w:val="toc 4"/>
    <w:basedOn w:val="30"/>
    <w:rsid w:val="00D60349"/>
    <w:pPr>
      <w:ind w:left="1418" w:hanging="1418"/>
    </w:pPr>
  </w:style>
  <w:style w:type="paragraph" w:styleId="30">
    <w:name w:val="toc 3"/>
    <w:basedOn w:val="20"/>
    <w:rsid w:val="00D60349"/>
    <w:pPr>
      <w:ind w:left="1134" w:hanging="1134"/>
    </w:pPr>
  </w:style>
  <w:style w:type="paragraph" w:styleId="20">
    <w:name w:val="toc 2"/>
    <w:basedOn w:val="11"/>
    <w:rsid w:val="00D6034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D60349"/>
    <w:pPr>
      <w:ind w:left="284"/>
    </w:pPr>
  </w:style>
  <w:style w:type="paragraph" w:styleId="12">
    <w:name w:val="index 1"/>
    <w:basedOn w:val="a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D60349"/>
    <w:pPr>
      <w:outlineLvl w:val="9"/>
    </w:pPr>
  </w:style>
  <w:style w:type="paragraph" w:styleId="22">
    <w:name w:val="List Number 2"/>
    <w:basedOn w:val="a3"/>
    <w:rsid w:val="00D60349"/>
    <w:pPr>
      <w:ind w:left="851"/>
    </w:pPr>
  </w:style>
  <w:style w:type="paragraph" w:styleId="a4">
    <w:name w:val="header"/>
    <w:link w:val="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link w:val="a4"/>
    <w:rsid w:val="00F55128"/>
    <w:rPr>
      <w:rFonts w:ascii="Arial" w:eastAsia="Times New Roman" w:hAnsi="Arial"/>
      <w:b/>
      <w:noProof/>
      <w:sz w:val="18"/>
    </w:rPr>
  </w:style>
  <w:style w:type="character" w:styleId="a5">
    <w:name w:val="footnote reference"/>
    <w:rsid w:val="00D60349"/>
    <w:rPr>
      <w:b/>
      <w:position w:val="6"/>
      <w:sz w:val="16"/>
    </w:rPr>
  </w:style>
  <w:style w:type="paragraph" w:styleId="a6">
    <w:name w:val="footnote text"/>
    <w:basedOn w:val="a"/>
    <w:link w:val="Char0"/>
    <w:rsid w:val="00D60349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6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a"/>
    <w:rsid w:val="00D60349"/>
    <w:pPr>
      <w:keepLines/>
      <w:ind w:left="1135" w:hanging="851"/>
    </w:pPr>
  </w:style>
  <w:style w:type="paragraph" w:styleId="90">
    <w:name w:val="toc 9"/>
    <w:basedOn w:val="80"/>
    <w:rsid w:val="00D60349"/>
    <w:pPr>
      <w:ind w:left="1418" w:hanging="1418"/>
    </w:pPr>
  </w:style>
  <w:style w:type="paragraph" w:customStyle="1" w:styleId="EX">
    <w:name w:val="EX"/>
    <w:basedOn w:val="a"/>
    <w:rsid w:val="00D60349"/>
    <w:pPr>
      <w:keepLines/>
      <w:ind w:left="1702" w:hanging="1418"/>
    </w:pPr>
  </w:style>
  <w:style w:type="paragraph" w:customStyle="1" w:styleId="FP">
    <w:name w:val="FP"/>
    <w:basedOn w:val="a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60">
    <w:name w:val="toc 6"/>
    <w:basedOn w:val="50"/>
    <w:next w:val="a"/>
    <w:rsid w:val="00D60349"/>
    <w:pPr>
      <w:ind w:left="1985" w:hanging="1985"/>
    </w:pPr>
  </w:style>
  <w:style w:type="paragraph" w:styleId="70">
    <w:name w:val="toc 7"/>
    <w:basedOn w:val="60"/>
    <w:next w:val="a"/>
    <w:rsid w:val="00D60349"/>
    <w:pPr>
      <w:ind w:left="2268" w:hanging="2268"/>
    </w:pPr>
  </w:style>
  <w:style w:type="paragraph" w:styleId="23">
    <w:name w:val="List Bullet 2"/>
    <w:basedOn w:val="a7"/>
    <w:rsid w:val="00D60349"/>
    <w:pPr>
      <w:ind w:left="851"/>
    </w:pPr>
  </w:style>
  <w:style w:type="paragraph" w:styleId="31">
    <w:name w:val="List Bullet 3"/>
    <w:basedOn w:val="23"/>
    <w:rsid w:val="00D60349"/>
    <w:pPr>
      <w:ind w:left="1135"/>
    </w:pPr>
  </w:style>
  <w:style w:type="paragraph" w:styleId="a3">
    <w:name w:val="List Number"/>
    <w:basedOn w:val="a8"/>
    <w:rsid w:val="00D60349"/>
  </w:style>
  <w:style w:type="paragraph" w:customStyle="1" w:styleId="EQ">
    <w:name w:val="EQ"/>
    <w:basedOn w:val="a"/>
    <w:next w:val="a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5"/>
    <w:next w:val="a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a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24">
    <w:name w:val="List 2"/>
    <w:basedOn w:val="a8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D60349"/>
    <w:pPr>
      <w:ind w:left="1135"/>
    </w:pPr>
  </w:style>
  <w:style w:type="paragraph" w:styleId="41">
    <w:name w:val="List 4"/>
    <w:basedOn w:val="32"/>
    <w:rsid w:val="00D60349"/>
    <w:pPr>
      <w:ind w:left="1418"/>
    </w:pPr>
  </w:style>
  <w:style w:type="paragraph" w:styleId="51">
    <w:name w:val="List 5"/>
    <w:basedOn w:val="41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a8">
    <w:name w:val="List"/>
    <w:basedOn w:val="a"/>
    <w:rsid w:val="00D60349"/>
    <w:pPr>
      <w:ind w:left="568" w:hanging="284"/>
    </w:pPr>
  </w:style>
  <w:style w:type="paragraph" w:styleId="a7">
    <w:name w:val="List Bullet"/>
    <w:basedOn w:val="a8"/>
    <w:rsid w:val="00D60349"/>
  </w:style>
  <w:style w:type="paragraph" w:styleId="42">
    <w:name w:val="List Bullet 4"/>
    <w:basedOn w:val="31"/>
    <w:rsid w:val="00D60349"/>
    <w:pPr>
      <w:ind w:left="1418"/>
    </w:pPr>
  </w:style>
  <w:style w:type="paragraph" w:styleId="52">
    <w:name w:val="List Bullet 5"/>
    <w:basedOn w:val="42"/>
    <w:rsid w:val="00D60349"/>
    <w:pPr>
      <w:ind w:left="1702"/>
    </w:pPr>
  </w:style>
  <w:style w:type="paragraph" w:customStyle="1" w:styleId="B1">
    <w:name w:val="B1"/>
    <w:basedOn w:val="a8"/>
    <w:rsid w:val="00D60349"/>
  </w:style>
  <w:style w:type="paragraph" w:customStyle="1" w:styleId="B2">
    <w:name w:val="B2"/>
    <w:basedOn w:val="24"/>
    <w:link w:val="B2Char"/>
    <w:qFormat/>
    <w:rsid w:val="00D60349"/>
  </w:style>
  <w:style w:type="paragraph" w:customStyle="1" w:styleId="B3">
    <w:name w:val="B3"/>
    <w:basedOn w:val="32"/>
    <w:rsid w:val="00D60349"/>
  </w:style>
  <w:style w:type="paragraph" w:customStyle="1" w:styleId="B4">
    <w:name w:val="B4"/>
    <w:basedOn w:val="41"/>
    <w:rsid w:val="00D60349"/>
  </w:style>
  <w:style w:type="paragraph" w:customStyle="1" w:styleId="B5">
    <w:name w:val="B5"/>
    <w:basedOn w:val="51"/>
    <w:rsid w:val="00D60349"/>
  </w:style>
  <w:style w:type="paragraph" w:styleId="a9">
    <w:name w:val="footer"/>
    <w:basedOn w:val="a4"/>
    <w:link w:val="Char1"/>
    <w:rsid w:val="00D60349"/>
    <w:pPr>
      <w:jc w:val="center"/>
    </w:pPr>
    <w:rPr>
      <w:i/>
    </w:rPr>
  </w:style>
  <w:style w:type="character" w:customStyle="1" w:styleId="Char1">
    <w:name w:val="页脚 Char"/>
    <w:link w:val="a9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aa">
    <w:name w:val="Table Grid"/>
    <w:basedOn w:val="a1"/>
    <w:uiPriority w:val="59"/>
    <w:qFormat/>
    <w:rsid w:val="0095515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ac">
    <w:name w:val="List Paragraph"/>
    <w:basedOn w:val="a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宋体" w:hAnsi="宋体" w:cs="宋体"/>
      <w:sz w:val="24"/>
      <w:szCs w:val="24"/>
      <w:lang w:val="en-US" w:eastAsia="en-US"/>
    </w:rPr>
  </w:style>
  <w:style w:type="character" w:styleId="ad">
    <w:name w:val="FollowedHyperlink"/>
    <w:basedOn w:val="a0"/>
    <w:rsid w:val="0095515C"/>
    <w:rPr>
      <w:color w:val="954F72" w:themeColor="followedHyperlink"/>
      <w:u w:val="single"/>
    </w:rPr>
  </w:style>
  <w:style w:type="character" w:styleId="ae">
    <w:name w:val="annotation reference"/>
    <w:basedOn w:val="a0"/>
    <w:rsid w:val="00F72C7A"/>
    <w:rPr>
      <w:sz w:val="16"/>
      <w:szCs w:val="16"/>
    </w:rPr>
  </w:style>
  <w:style w:type="paragraph" w:styleId="af">
    <w:name w:val="annotation text"/>
    <w:basedOn w:val="a"/>
    <w:link w:val="Char2"/>
    <w:rsid w:val="00F72C7A"/>
  </w:style>
  <w:style w:type="character" w:customStyle="1" w:styleId="Char2">
    <w:name w:val="批注文字 Char"/>
    <w:basedOn w:val="a0"/>
    <w:link w:val="af"/>
    <w:rsid w:val="00F72C7A"/>
    <w:rPr>
      <w:rFonts w:eastAsia="Times New Roman"/>
    </w:rPr>
  </w:style>
  <w:style w:type="paragraph" w:styleId="af0">
    <w:name w:val="annotation subject"/>
    <w:basedOn w:val="af"/>
    <w:next w:val="af"/>
    <w:link w:val="Char3"/>
    <w:rsid w:val="00F72C7A"/>
    <w:rPr>
      <w:b/>
      <w:bCs/>
    </w:rPr>
  </w:style>
  <w:style w:type="character" w:customStyle="1" w:styleId="Char3">
    <w:name w:val="批注主题 Char"/>
    <w:basedOn w:val="Char2"/>
    <w:link w:val="af0"/>
    <w:rsid w:val="00F72C7A"/>
    <w:rPr>
      <w:rFonts w:eastAsia="Times New Roman"/>
      <w:b/>
      <w:bCs/>
    </w:rPr>
  </w:style>
  <w:style w:type="paragraph" w:styleId="af1">
    <w:name w:val="Balloon Text"/>
    <w:basedOn w:val="a"/>
    <w:link w:val="Char4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basedOn w:val="a0"/>
    <w:link w:val="af1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a0"/>
    <w:rsid w:val="0045631E"/>
  </w:style>
  <w:style w:type="character" w:styleId="af2">
    <w:name w:val="Strong"/>
    <w:basedOn w:val="a0"/>
    <w:uiPriority w:val="22"/>
    <w:qFormat/>
    <w:rsid w:val="004563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40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4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241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09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1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4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9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7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swx_rev1</cp:lastModifiedBy>
  <cp:revision>6</cp:revision>
  <dcterms:created xsi:type="dcterms:W3CDTF">2025-10-06T08:17:00Z</dcterms:created>
  <dcterms:modified xsi:type="dcterms:W3CDTF">2025-11-07T03:39:00Z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